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EB7E92" w14:textId="77777777" w:rsidR="00FB435B" w:rsidRDefault="00FB435B" w:rsidP="00473119">
      <w:pPr>
        <w:spacing w:line="240" w:lineRule="auto"/>
        <w:ind w:right="720"/>
        <w:rPr>
          <w:sz w:val="24"/>
        </w:rPr>
      </w:pPr>
    </w:p>
    <w:p w14:paraId="576C5B7A" w14:textId="77777777" w:rsidR="00F01EE0" w:rsidRDefault="00F01EE0" w:rsidP="00CA0EB2">
      <w:pPr>
        <w:spacing w:line="240" w:lineRule="auto"/>
        <w:ind w:right="720"/>
        <w:rPr>
          <w:b/>
          <w:bCs/>
          <w:sz w:val="32"/>
          <w:szCs w:val="32"/>
        </w:rPr>
      </w:pPr>
    </w:p>
    <w:p w14:paraId="41E865F2" w14:textId="77777777" w:rsidR="00CA0EB2" w:rsidRDefault="00CA0EB2" w:rsidP="00CA0EB2">
      <w:pPr>
        <w:spacing w:line="240" w:lineRule="auto"/>
        <w:ind w:right="720"/>
        <w:rPr>
          <w:b/>
          <w:bCs/>
          <w:sz w:val="32"/>
          <w:szCs w:val="32"/>
        </w:rPr>
      </w:pPr>
    </w:p>
    <w:p w14:paraId="0B9BD6C6" w14:textId="77777777" w:rsidR="00CA0EB2" w:rsidRPr="00183B28" w:rsidRDefault="00CA0EB2" w:rsidP="00CA0EB2">
      <w:pPr>
        <w:spacing w:line="240" w:lineRule="auto"/>
        <w:ind w:right="720"/>
        <w:rPr>
          <w:b/>
          <w:bCs/>
          <w:caps/>
          <w:sz w:val="24"/>
          <w:szCs w:val="24"/>
        </w:rPr>
      </w:pPr>
    </w:p>
    <w:p w14:paraId="1FF81DCE" w14:textId="200E769C" w:rsidR="00FB435B" w:rsidRPr="00183B28" w:rsidRDefault="00F01EE0" w:rsidP="008A1C96">
      <w:pPr>
        <w:ind w:right="720"/>
        <w:jc w:val="center"/>
        <w:rPr>
          <w:b/>
          <w:bCs/>
          <w:caps/>
          <w:sz w:val="24"/>
          <w:szCs w:val="24"/>
        </w:rPr>
      </w:pPr>
      <w:r>
        <w:rPr>
          <w:b/>
          <w:bCs/>
          <w:caps/>
          <w:sz w:val="24"/>
          <w:szCs w:val="24"/>
        </w:rPr>
        <w:t xml:space="preserve">STATE OF WASHINGTON, </w:t>
      </w:r>
      <w:r w:rsidR="008A1C96">
        <w:rPr>
          <w:b/>
          <w:bCs/>
          <w:caps/>
          <w:sz w:val="24"/>
          <w:szCs w:val="24"/>
        </w:rPr>
        <w:t>MUNICIPAL COURT, COUNTY OF KING</w:t>
      </w:r>
    </w:p>
    <w:p w14:paraId="0C9C334B" w14:textId="77777777" w:rsidR="00FB435B" w:rsidRPr="00183B28" w:rsidRDefault="00FB435B" w:rsidP="00473119">
      <w:pPr>
        <w:ind w:right="720"/>
        <w:rPr>
          <w:sz w:val="24"/>
          <w:szCs w:val="24"/>
        </w:rPr>
      </w:pPr>
    </w:p>
    <w:tbl>
      <w:tblPr>
        <w:tblW w:w="9335" w:type="dxa"/>
        <w:tblBorders>
          <w:bottom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67"/>
        <w:gridCol w:w="4668"/>
      </w:tblGrid>
      <w:tr w:rsidR="000A4976" w:rsidRPr="00183B28" w14:paraId="567F4D7A" w14:textId="77777777">
        <w:trPr>
          <w:trHeight w:val="2286"/>
        </w:trPr>
        <w:tc>
          <w:tcPr>
            <w:tcW w:w="4667" w:type="dxa"/>
          </w:tcPr>
          <w:p w14:paraId="5F687459" w14:textId="77777777" w:rsidR="000A4976" w:rsidRDefault="000A4976" w:rsidP="00B864F1">
            <w:pPr>
              <w:spacing w:line="240" w:lineRule="auto"/>
              <w:ind w:right="720"/>
              <w:rPr>
                <w:sz w:val="24"/>
                <w:szCs w:val="24"/>
              </w:rPr>
            </w:pPr>
            <w:bookmarkStart w:id="0" w:name="Parties"/>
            <w:bookmarkEnd w:id="0"/>
            <w:r>
              <w:rPr>
                <w:sz w:val="24"/>
                <w:szCs w:val="24"/>
              </w:rPr>
              <w:t>STATE OF WASHINGTON,</w:t>
            </w:r>
          </w:p>
          <w:p w14:paraId="45446BB3" w14:textId="77777777" w:rsidR="000A4976" w:rsidRDefault="000A4976" w:rsidP="00B864F1">
            <w:pPr>
              <w:spacing w:line="240" w:lineRule="auto"/>
              <w:ind w:right="720"/>
              <w:rPr>
                <w:sz w:val="24"/>
                <w:szCs w:val="24"/>
              </w:rPr>
            </w:pPr>
          </w:p>
          <w:p w14:paraId="6CE4850C" w14:textId="77777777" w:rsidR="000A4976" w:rsidRDefault="000A4976" w:rsidP="00B864F1">
            <w:pPr>
              <w:spacing w:line="240" w:lineRule="auto"/>
              <w:ind w:right="720"/>
              <w:rPr>
                <w:sz w:val="24"/>
                <w:szCs w:val="24"/>
              </w:rPr>
            </w:pPr>
            <w:r>
              <w:rPr>
                <w:sz w:val="24"/>
                <w:szCs w:val="24"/>
              </w:rPr>
              <w:tab/>
              <w:t>Plaintiff,</w:t>
            </w:r>
          </w:p>
          <w:p w14:paraId="15D10118" w14:textId="77777777" w:rsidR="000A4976" w:rsidRDefault="000A4976" w:rsidP="00B864F1">
            <w:pPr>
              <w:spacing w:line="240" w:lineRule="auto"/>
              <w:ind w:right="720"/>
              <w:rPr>
                <w:sz w:val="24"/>
                <w:szCs w:val="24"/>
              </w:rPr>
            </w:pPr>
          </w:p>
          <w:p w14:paraId="0E23A035" w14:textId="77777777" w:rsidR="000A4976" w:rsidRDefault="000A4976" w:rsidP="00B864F1">
            <w:pPr>
              <w:spacing w:line="240" w:lineRule="auto"/>
              <w:ind w:right="720"/>
              <w:rPr>
                <w:sz w:val="24"/>
                <w:szCs w:val="24"/>
              </w:rPr>
            </w:pPr>
            <w:r>
              <w:rPr>
                <w:sz w:val="24"/>
                <w:szCs w:val="24"/>
              </w:rPr>
              <w:t>vs.</w:t>
            </w:r>
          </w:p>
          <w:p w14:paraId="07C5C45C" w14:textId="77777777" w:rsidR="000A4976" w:rsidRDefault="000A4976" w:rsidP="00B864F1">
            <w:pPr>
              <w:spacing w:line="240" w:lineRule="auto"/>
              <w:ind w:right="720"/>
              <w:rPr>
                <w:sz w:val="24"/>
                <w:szCs w:val="24"/>
              </w:rPr>
            </w:pPr>
          </w:p>
          <w:p w14:paraId="490AAC40" w14:textId="4A7CCFB0" w:rsidR="000A4976" w:rsidRDefault="008A1C96" w:rsidP="00B864F1">
            <w:pPr>
              <w:spacing w:line="240" w:lineRule="auto"/>
              <w:ind w:right="720"/>
              <w:rPr>
                <w:sz w:val="24"/>
                <w:szCs w:val="24"/>
              </w:rPr>
            </w:pPr>
            <w:r>
              <w:rPr>
                <w:sz w:val="24"/>
                <w:szCs w:val="24"/>
              </w:rPr>
              <w:t>MAHENDRA PRASAD</w:t>
            </w:r>
            <w:r w:rsidR="000A4976">
              <w:rPr>
                <w:sz w:val="24"/>
                <w:szCs w:val="24"/>
              </w:rPr>
              <w:t>,</w:t>
            </w:r>
          </w:p>
          <w:p w14:paraId="397F013F" w14:textId="77777777" w:rsidR="000A4976" w:rsidRDefault="000A4976" w:rsidP="00B864F1">
            <w:pPr>
              <w:spacing w:line="240" w:lineRule="auto"/>
              <w:ind w:right="720"/>
              <w:rPr>
                <w:sz w:val="24"/>
                <w:szCs w:val="24"/>
              </w:rPr>
            </w:pPr>
          </w:p>
          <w:p w14:paraId="585F9A3D" w14:textId="77777777" w:rsidR="000A4976" w:rsidRPr="00183B28" w:rsidRDefault="000A4976" w:rsidP="00B864F1">
            <w:pPr>
              <w:spacing w:line="240" w:lineRule="auto"/>
              <w:ind w:right="720"/>
              <w:rPr>
                <w:sz w:val="24"/>
                <w:szCs w:val="24"/>
              </w:rPr>
            </w:pPr>
            <w:r>
              <w:rPr>
                <w:sz w:val="24"/>
                <w:szCs w:val="24"/>
              </w:rPr>
              <w:tab/>
              <w:t>Defendant.</w:t>
            </w:r>
          </w:p>
        </w:tc>
        <w:tc>
          <w:tcPr>
            <w:tcW w:w="4668" w:type="dxa"/>
          </w:tcPr>
          <w:p w14:paraId="66ACF385" w14:textId="77777777" w:rsidR="000A4976" w:rsidRPr="00183B28" w:rsidRDefault="000A4976">
            <w:pPr>
              <w:pStyle w:val="SingleSpacing"/>
              <w:ind w:right="720"/>
              <w:rPr>
                <w:sz w:val="24"/>
                <w:szCs w:val="24"/>
              </w:rPr>
            </w:pPr>
            <w:bookmarkStart w:id="1" w:name="CaseNumber"/>
            <w:bookmarkEnd w:id="1"/>
          </w:p>
          <w:p w14:paraId="14071B99" w14:textId="3605BD50" w:rsidR="000A4976" w:rsidRDefault="000A4976" w:rsidP="002631FD">
            <w:pPr>
              <w:pStyle w:val="SingleSpacing"/>
              <w:spacing w:line="240" w:lineRule="auto"/>
              <w:ind w:left="360" w:right="720"/>
              <w:rPr>
                <w:bCs/>
                <w:caps/>
                <w:sz w:val="24"/>
                <w:szCs w:val="24"/>
              </w:rPr>
            </w:pPr>
            <w:r>
              <w:rPr>
                <w:bCs/>
                <w:caps/>
                <w:sz w:val="24"/>
                <w:szCs w:val="24"/>
              </w:rPr>
              <w:t xml:space="preserve">NO.  </w:t>
            </w:r>
            <w:r w:rsidR="008A1C96">
              <w:rPr>
                <w:bCs/>
                <w:caps/>
                <w:sz w:val="24"/>
                <w:szCs w:val="24"/>
              </w:rPr>
              <w:t>CR0029501</w:t>
            </w:r>
          </w:p>
          <w:p w14:paraId="6FBA6DBB" w14:textId="77777777" w:rsidR="000A4976" w:rsidRDefault="000A4976" w:rsidP="00075E6B">
            <w:pPr>
              <w:pStyle w:val="SingleSpacing"/>
              <w:spacing w:line="240" w:lineRule="auto"/>
              <w:ind w:right="720"/>
              <w:rPr>
                <w:bCs/>
                <w:caps/>
                <w:sz w:val="24"/>
                <w:szCs w:val="24"/>
              </w:rPr>
            </w:pPr>
          </w:p>
          <w:p w14:paraId="5E10A521" w14:textId="77777777" w:rsidR="000A4976" w:rsidRDefault="000A4976" w:rsidP="002631FD">
            <w:pPr>
              <w:pStyle w:val="SingleSpacing"/>
              <w:spacing w:line="240" w:lineRule="auto"/>
              <w:ind w:left="360" w:right="720"/>
              <w:rPr>
                <w:bCs/>
                <w:caps/>
                <w:sz w:val="24"/>
                <w:szCs w:val="24"/>
              </w:rPr>
            </w:pPr>
          </w:p>
          <w:p w14:paraId="686D33E9" w14:textId="77777777" w:rsidR="000A4976" w:rsidRDefault="0099253F" w:rsidP="002631FD">
            <w:pPr>
              <w:pStyle w:val="SingleSpacing"/>
              <w:spacing w:line="240" w:lineRule="auto"/>
              <w:ind w:left="360" w:right="720"/>
              <w:rPr>
                <w:bCs/>
                <w:caps/>
                <w:sz w:val="24"/>
                <w:szCs w:val="24"/>
              </w:rPr>
            </w:pPr>
            <w:r>
              <w:rPr>
                <w:bCs/>
                <w:caps/>
                <w:sz w:val="24"/>
                <w:szCs w:val="24"/>
              </w:rPr>
              <w:t>[PROPOSED] ORDER</w:t>
            </w:r>
            <w:r w:rsidR="008A1C96">
              <w:rPr>
                <w:bCs/>
                <w:caps/>
                <w:sz w:val="24"/>
                <w:szCs w:val="24"/>
              </w:rPr>
              <w:t xml:space="preserve"> ON DEFENDANT’S UNOPPOSED MOTION FOR 30-DAY CONTINUANCE OF HEARING</w:t>
            </w:r>
          </w:p>
          <w:p w14:paraId="3D17F8A8" w14:textId="77777777" w:rsidR="008A1C96" w:rsidRDefault="008A1C96" w:rsidP="002631FD">
            <w:pPr>
              <w:pStyle w:val="SingleSpacing"/>
              <w:spacing w:line="240" w:lineRule="auto"/>
              <w:ind w:left="360" w:right="720"/>
              <w:rPr>
                <w:bCs/>
                <w:caps/>
                <w:sz w:val="24"/>
                <w:szCs w:val="24"/>
              </w:rPr>
            </w:pPr>
          </w:p>
          <w:p w14:paraId="209A4C5B" w14:textId="77777777" w:rsidR="008A1C96" w:rsidRDefault="008A1C96" w:rsidP="002631FD">
            <w:pPr>
              <w:pStyle w:val="SingleSpacing"/>
              <w:spacing w:line="240" w:lineRule="auto"/>
              <w:ind w:left="360" w:right="720"/>
              <w:rPr>
                <w:b/>
                <w:bCs/>
                <w:i/>
                <w:caps/>
                <w:sz w:val="24"/>
                <w:szCs w:val="24"/>
              </w:rPr>
            </w:pPr>
            <w:r>
              <w:rPr>
                <w:b/>
                <w:bCs/>
                <w:i/>
                <w:caps/>
                <w:sz w:val="24"/>
                <w:szCs w:val="24"/>
              </w:rPr>
              <w:t>Clerk’s action required</w:t>
            </w:r>
          </w:p>
          <w:p w14:paraId="3F9BC91E" w14:textId="1DE2CB34" w:rsidR="008A1C96" w:rsidRPr="008A1C96" w:rsidRDefault="008A1C96" w:rsidP="002631FD">
            <w:pPr>
              <w:pStyle w:val="SingleSpacing"/>
              <w:spacing w:line="240" w:lineRule="auto"/>
              <w:ind w:left="360" w:right="720"/>
              <w:rPr>
                <w:b/>
                <w:bCs/>
                <w:i/>
                <w:caps/>
                <w:sz w:val="24"/>
                <w:szCs w:val="24"/>
              </w:rPr>
            </w:pPr>
          </w:p>
        </w:tc>
      </w:tr>
    </w:tbl>
    <w:p w14:paraId="6CCC2965" w14:textId="5A6FF6F4" w:rsidR="00D65719" w:rsidRDefault="00D65719" w:rsidP="00D65719">
      <w:pPr>
        <w:spacing w:line="480" w:lineRule="auto"/>
        <w:ind w:right="720"/>
        <w:jc w:val="both"/>
        <w:rPr>
          <w:sz w:val="24"/>
          <w:szCs w:val="24"/>
        </w:rPr>
      </w:pPr>
      <w:r>
        <w:rPr>
          <w:sz w:val="24"/>
          <w:szCs w:val="24"/>
        </w:rPr>
        <w:tab/>
      </w:r>
    </w:p>
    <w:p w14:paraId="6F5CECFE" w14:textId="77777777" w:rsidR="0099253F" w:rsidRDefault="0099253F" w:rsidP="0099253F">
      <w:pPr>
        <w:pStyle w:val="SingleSpacing"/>
        <w:spacing w:line="240" w:lineRule="auto"/>
        <w:jc w:val="center"/>
        <w:rPr>
          <w:caps/>
          <w:sz w:val="24"/>
          <w:szCs w:val="24"/>
        </w:rPr>
      </w:pPr>
      <w:r>
        <w:rPr>
          <w:b/>
          <w:caps/>
          <w:sz w:val="24"/>
          <w:szCs w:val="24"/>
          <w:u w:val="single"/>
        </w:rPr>
        <w:t>ORDER</w:t>
      </w:r>
    </w:p>
    <w:p w14:paraId="5AFCBC4A" w14:textId="77777777" w:rsidR="0099253F" w:rsidRDefault="0099253F" w:rsidP="0099253F">
      <w:pPr>
        <w:pStyle w:val="SingleSpacing"/>
        <w:spacing w:line="240" w:lineRule="auto"/>
        <w:jc w:val="center"/>
        <w:rPr>
          <w:caps/>
          <w:sz w:val="24"/>
          <w:szCs w:val="24"/>
        </w:rPr>
      </w:pPr>
    </w:p>
    <w:p w14:paraId="2CD05201" w14:textId="1ECB8552" w:rsidR="0099253F" w:rsidRDefault="0099253F" w:rsidP="0099253F">
      <w:pPr>
        <w:pStyle w:val="SingleSpacing"/>
        <w:spacing w:line="480" w:lineRule="auto"/>
        <w:jc w:val="both"/>
        <w:rPr>
          <w:sz w:val="24"/>
          <w:szCs w:val="24"/>
        </w:rPr>
      </w:pPr>
      <w:r>
        <w:rPr>
          <w:caps/>
          <w:sz w:val="24"/>
          <w:szCs w:val="24"/>
        </w:rPr>
        <w:tab/>
      </w:r>
      <w:r>
        <w:rPr>
          <w:sz w:val="24"/>
          <w:szCs w:val="24"/>
        </w:rPr>
        <w:t xml:space="preserve">Upon consideration of </w:t>
      </w:r>
      <w:r w:rsidR="008A1C96">
        <w:rPr>
          <w:b/>
          <w:i/>
          <w:sz w:val="24"/>
          <w:szCs w:val="24"/>
        </w:rPr>
        <w:t>Defendant’s Unopposed Motion for 30-Day Continuance of Hearing</w:t>
      </w:r>
      <w:bookmarkStart w:id="2" w:name="_GoBack"/>
      <w:bookmarkEnd w:id="2"/>
      <w:r>
        <w:rPr>
          <w:sz w:val="24"/>
          <w:szCs w:val="24"/>
        </w:rPr>
        <w:t xml:space="preserve"> it is HEREBY ORDERED that the motion be □ </w:t>
      </w:r>
      <w:r>
        <w:rPr>
          <w:b/>
          <w:sz w:val="24"/>
          <w:szCs w:val="24"/>
        </w:rPr>
        <w:t xml:space="preserve">GRANTED </w:t>
      </w:r>
      <w:r>
        <w:rPr>
          <w:sz w:val="24"/>
          <w:szCs w:val="24"/>
        </w:rPr>
        <w:t xml:space="preserve">□ </w:t>
      </w:r>
      <w:r>
        <w:rPr>
          <w:b/>
          <w:sz w:val="24"/>
          <w:szCs w:val="24"/>
        </w:rPr>
        <w:t xml:space="preserve">DENIED </w:t>
      </w:r>
      <w:r>
        <w:rPr>
          <w:sz w:val="24"/>
          <w:szCs w:val="24"/>
        </w:rPr>
        <w:t>because:</w:t>
      </w:r>
    </w:p>
    <w:p w14:paraId="4EE6B226" w14:textId="77777777" w:rsidR="0099253F" w:rsidRDefault="0099253F" w:rsidP="0099253F">
      <w:pPr>
        <w:pStyle w:val="SingleSpacing"/>
        <w:spacing w:line="240" w:lineRule="auto"/>
        <w:jc w:val="both"/>
        <w:rPr>
          <w:sz w:val="24"/>
          <w:szCs w:val="24"/>
        </w:rPr>
      </w:pPr>
      <w:r>
        <w:rPr>
          <w:sz w:val="24"/>
          <w:szCs w:val="24"/>
        </w:rPr>
        <w:tab/>
        <w:t>□</w:t>
      </w:r>
      <w:r>
        <w:rPr>
          <w:sz w:val="24"/>
          <w:szCs w:val="24"/>
        </w:rPr>
        <w:tab/>
      </w:r>
      <w:r w:rsidR="00D04119">
        <w:rPr>
          <w:sz w:val="24"/>
          <w:szCs w:val="24"/>
        </w:rPr>
        <w:t>Plaintiff, State of Washington,</w:t>
      </w:r>
      <w:r>
        <w:rPr>
          <w:sz w:val="24"/>
          <w:szCs w:val="24"/>
        </w:rPr>
        <w:t xml:space="preserve"> does not oppose the motion.</w:t>
      </w:r>
    </w:p>
    <w:p w14:paraId="034D4815" w14:textId="77777777" w:rsidR="0099253F" w:rsidRDefault="0099253F" w:rsidP="0099253F">
      <w:pPr>
        <w:pStyle w:val="SingleSpacing"/>
        <w:spacing w:line="240" w:lineRule="auto"/>
        <w:jc w:val="both"/>
        <w:rPr>
          <w:sz w:val="24"/>
          <w:szCs w:val="24"/>
        </w:rPr>
      </w:pPr>
      <w:r>
        <w:rPr>
          <w:sz w:val="24"/>
          <w:szCs w:val="24"/>
        </w:rPr>
        <w:tab/>
        <w:t>□</w:t>
      </w:r>
      <w:r>
        <w:rPr>
          <w:sz w:val="24"/>
          <w:szCs w:val="24"/>
        </w:rPr>
        <w:tab/>
        <w:t>A response to the motion has not been filed with the court.</w:t>
      </w:r>
    </w:p>
    <w:p w14:paraId="46D2ECCD" w14:textId="77777777" w:rsidR="0099253F" w:rsidRDefault="0099253F" w:rsidP="0099253F">
      <w:pPr>
        <w:pStyle w:val="SingleSpacing"/>
        <w:spacing w:line="240" w:lineRule="auto"/>
        <w:jc w:val="both"/>
        <w:rPr>
          <w:sz w:val="24"/>
          <w:szCs w:val="24"/>
        </w:rPr>
      </w:pPr>
      <w:r>
        <w:rPr>
          <w:sz w:val="24"/>
          <w:szCs w:val="24"/>
        </w:rPr>
        <w:tab/>
        <w:t>□</w:t>
      </w:r>
      <w:r>
        <w:rPr>
          <w:sz w:val="24"/>
          <w:szCs w:val="24"/>
        </w:rPr>
        <w:tab/>
        <w:t>Good cause has been established for the motion.</w:t>
      </w:r>
    </w:p>
    <w:p w14:paraId="24D33D88" w14:textId="77777777" w:rsidR="0099253F" w:rsidRDefault="0099253F" w:rsidP="0099253F">
      <w:pPr>
        <w:pStyle w:val="SingleSpacing"/>
        <w:spacing w:line="240" w:lineRule="auto"/>
        <w:jc w:val="both"/>
        <w:rPr>
          <w:sz w:val="24"/>
          <w:szCs w:val="24"/>
        </w:rPr>
      </w:pPr>
      <w:r>
        <w:rPr>
          <w:sz w:val="24"/>
          <w:szCs w:val="24"/>
        </w:rPr>
        <w:tab/>
        <w:t>□</w:t>
      </w:r>
      <w:r>
        <w:rPr>
          <w:sz w:val="24"/>
          <w:szCs w:val="24"/>
        </w:rPr>
        <w:tab/>
        <w:t>The court agrees with the reasons stated in the opposition to the motion.</w:t>
      </w:r>
    </w:p>
    <w:p w14:paraId="56EC58B5" w14:textId="77777777" w:rsidR="00D04119" w:rsidRDefault="0099253F" w:rsidP="0099253F">
      <w:pPr>
        <w:pStyle w:val="SingleSpacing"/>
        <w:spacing w:line="240" w:lineRule="auto"/>
        <w:jc w:val="both"/>
        <w:rPr>
          <w:sz w:val="24"/>
          <w:szCs w:val="24"/>
          <w:u w:val="single"/>
        </w:rPr>
      </w:pPr>
      <w:r>
        <w:rPr>
          <w:sz w:val="24"/>
          <w:szCs w:val="24"/>
        </w:rPr>
        <w:tab/>
        <w:t>□</w:t>
      </w:r>
      <w:r>
        <w:rPr>
          <w:sz w:val="24"/>
          <w:szCs w:val="24"/>
        </w:rPr>
        <w:tab/>
      </w:r>
      <w:r w:rsidR="00D04119">
        <w:rPr>
          <w:sz w:val="24"/>
          <w:szCs w:val="24"/>
        </w:rPr>
        <w:t xml:space="preserve">Entry of Plea Hearing is rescheduled to:  </w:t>
      </w:r>
      <w:r w:rsidR="00D04119">
        <w:rPr>
          <w:sz w:val="24"/>
          <w:szCs w:val="24"/>
          <w:u w:val="single"/>
        </w:rPr>
        <w:tab/>
      </w:r>
      <w:r w:rsidR="00D04119">
        <w:rPr>
          <w:sz w:val="24"/>
          <w:szCs w:val="24"/>
          <w:u w:val="single"/>
        </w:rPr>
        <w:tab/>
      </w:r>
      <w:r w:rsidR="00D04119">
        <w:rPr>
          <w:sz w:val="24"/>
          <w:szCs w:val="24"/>
          <w:u w:val="single"/>
        </w:rPr>
        <w:tab/>
      </w:r>
      <w:r w:rsidR="00D04119">
        <w:rPr>
          <w:sz w:val="24"/>
          <w:szCs w:val="24"/>
          <w:u w:val="single"/>
        </w:rPr>
        <w:tab/>
      </w:r>
      <w:r w:rsidR="00D04119">
        <w:rPr>
          <w:sz w:val="24"/>
          <w:szCs w:val="24"/>
          <w:u w:val="single"/>
        </w:rPr>
        <w:tab/>
      </w:r>
    </w:p>
    <w:p w14:paraId="4413EA7A" w14:textId="77777777" w:rsidR="0099253F" w:rsidRPr="00D04119" w:rsidRDefault="0099253F" w:rsidP="0099253F">
      <w:pPr>
        <w:pStyle w:val="SingleSpacing"/>
        <w:spacing w:line="240" w:lineRule="auto"/>
        <w:jc w:val="both"/>
        <w:rPr>
          <w:sz w:val="24"/>
          <w:szCs w:val="24"/>
        </w:rPr>
      </w:pPr>
    </w:p>
    <w:p w14:paraId="4B17122D" w14:textId="77777777" w:rsidR="0099253F" w:rsidRDefault="0099253F" w:rsidP="0099253F">
      <w:pPr>
        <w:spacing w:line="240" w:lineRule="auto"/>
        <w:ind w:right="720"/>
        <w:rPr>
          <w:sz w:val="24"/>
          <w:szCs w:val="24"/>
        </w:rPr>
      </w:pPr>
    </w:p>
    <w:p w14:paraId="4F21299B" w14:textId="77777777" w:rsidR="0099253F" w:rsidRDefault="0099253F" w:rsidP="0099253F">
      <w:pPr>
        <w:spacing w:line="240" w:lineRule="auto"/>
        <w:ind w:right="720"/>
        <w:rPr>
          <w:sz w:val="24"/>
          <w:szCs w:val="24"/>
        </w:rPr>
      </w:pPr>
      <w:r>
        <w:rPr>
          <w:sz w:val="24"/>
          <w:szCs w:val="24"/>
        </w:rPr>
        <w:t>____________________________</w:t>
      </w:r>
      <w:r>
        <w:rPr>
          <w:sz w:val="24"/>
          <w:szCs w:val="24"/>
        </w:rPr>
        <w:tab/>
      </w:r>
      <w:r>
        <w:rPr>
          <w:sz w:val="24"/>
          <w:szCs w:val="24"/>
        </w:rPr>
        <w:tab/>
        <w:t>____________________________________</w:t>
      </w:r>
    </w:p>
    <w:p w14:paraId="4645F04E" w14:textId="77777777" w:rsidR="0099253F" w:rsidRDefault="0099253F" w:rsidP="0099253F">
      <w:pPr>
        <w:spacing w:line="240" w:lineRule="auto"/>
        <w:ind w:right="720"/>
        <w:rPr>
          <w:sz w:val="24"/>
          <w:szCs w:val="24"/>
        </w:rPr>
      </w:pPr>
      <w:r>
        <w:rPr>
          <w:sz w:val="24"/>
          <w:szCs w:val="24"/>
        </w:rPr>
        <w:t>Date</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D04119">
        <w:rPr>
          <w:sz w:val="24"/>
          <w:szCs w:val="24"/>
        </w:rPr>
        <w:t>JUDGE/COMMISSIONER</w:t>
      </w:r>
    </w:p>
    <w:p w14:paraId="0420C7BE" w14:textId="77777777" w:rsidR="0099253F" w:rsidRDefault="0099253F" w:rsidP="0099253F">
      <w:pPr>
        <w:spacing w:line="240" w:lineRule="auto"/>
        <w:ind w:right="72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789B6A9C" w14:textId="77777777" w:rsidR="0099253F" w:rsidRDefault="0099253F" w:rsidP="0099253F">
      <w:pPr>
        <w:spacing w:line="240" w:lineRule="auto"/>
        <w:ind w:right="720"/>
        <w:rPr>
          <w:sz w:val="24"/>
          <w:szCs w:val="24"/>
        </w:rPr>
      </w:pPr>
      <w:r>
        <w:rPr>
          <w:sz w:val="24"/>
          <w:szCs w:val="24"/>
        </w:rPr>
        <w:t>________________________________________________________________________</w:t>
      </w:r>
    </w:p>
    <w:p w14:paraId="7D55D16A" w14:textId="77777777" w:rsidR="0099253F" w:rsidRDefault="0099253F" w:rsidP="0099253F">
      <w:pPr>
        <w:spacing w:line="240" w:lineRule="auto"/>
        <w:ind w:right="720"/>
        <w:jc w:val="center"/>
        <w:rPr>
          <w:sz w:val="22"/>
          <w:szCs w:val="22"/>
        </w:rPr>
      </w:pPr>
      <w:r w:rsidRPr="00801FE9">
        <w:rPr>
          <w:sz w:val="22"/>
          <w:szCs w:val="22"/>
        </w:rPr>
        <w:t>Certificate of Service</w:t>
      </w:r>
    </w:p>
    <w:p w14:paraId="604FBB54" w14:textId="77777777" w:rsidR="0099253F" w:rsidRPr="00801FE9" w:rsidRDefault="0099253F" w:rsidP="0099253F">
      <w:pPr>
        <w:spacing w:line="240" w:lineRule="auto"/>
        <w:ind w:right="720"/>
        <w:jc w:val="center"/>
        <w:rPr>
          <w:sz w:val="22"/>
          <w:szCs w:val="22"/>
        </w:rPr>
      </w:pPr>
    </w:p>
    <w:p w14:paraId="6DD26E0A" w14:textId="77777777" w:rsidR="0099253F" w:rsidRPr="00801FE9" w:rsidRDefault="0099253F" w:rsidP="0099253F">
      <w:pPr>
        <w:spacing w:line="240" w:lineRule="auto"/>
        <w:ind w:right="720"/>
        <w:rPr>
          <w:sz w:val="22"/>
          <w:szCs w:val="22"/>
        </w:rPr>
      </w:pPr>
      <w:r w:rsidRPr="00801FE9">
        <w:rPr>
          <w:sz w:val="22"/>
          <w:szCs w:val="22"/>
        </w:rPr>
        <w:t>This document was served by:  □  Mail</w:t>
      </w:r>
      <w:r w:rsidRPr="00801FE9">
        <w:rPr>
          <w:sz w:val="22"/>
          <w:szCs w:val="22"/>
        </w:rPr>
        <w:tab/>
        <w:t>□  Personal Service</w:t>
      </w:r>
    </w:p>
    <w:p w14:paraId="3CD45E62" w14:textId="77777777" w:rsidR="0099253F" w:rsidRPr="00D04119" w:rsidRDefault="0099253F" w:rsidP="0099253F">
      <w:pPr>
        <w:spacing w:line="240" w:lineRule="auto"/>
        <w:ind w:right="720"/>
        <w:rPr>
          <w:sz w:val="22"/>
          <w:szCs w:val="22"/>
        </w:rPr>
      </w:pPr>
      <w:r w:rsidRPr="00801FE9">
        <w:rPr>
          <w:sz w:val="22"/>
          <w:szCs w:val="22"/>
        </w:rPr>
        <w:t>To:</w:t>
      </w:r>
      <w:r w:rsidRPr="00801FE9">
        <w:rPr>
          <w:sz w:val="22"/>
          <w:szCs w:val="22"/>
        </w:rPr>
        <w:tab/>
        <w:t xml:space="preserve">□  </w:t>
      </w:r>
      <w:r w:rsidR="00D04119">
        <w:rPr>
          <w:sz w:val="22"/>
          <w:szCs w:val="22"/>
        </w:rPr>
        <w:t>Prosecutor</w:t>
      </w:r>
      <w:r w:rsidRPr="00801FE9">
        <w:rPr>
          <w:sz w:val="22"/>
          <w:szCs w:val="22"/>
        </w:rPr>
        <w:tab/>
        <w:t xml:space="preserve">□  </w:t>
      </w:r>
      <w:r w:rsidR="00D04119">
        <w:rPr>
          <w:sz w:val="22"/>
          <w:szCs w:val="22"/>
        </w:rPr>
        <w:t>Defendant/Attorney</w:t>
      </w:r>
      <w:r w:rsidRPr="00801FE9">
        <w:rPr>
          <w:sz w:val="22"/>
          <w:szCs w:val="22"/>
        </w:rPr>
        <w:tab/>
        <w:t>□</w:t>
      </w:r>
      <w:r w:rsidR="00D04119">
        <w:rPr>
          <w:sz w:val="22"/>
          <w:szCs w:val="22"/>
        </w:rPr>
        <w:t xml:space="preserve"> </w:t>
      </w:r>
      <w:r w:rsidR="00D04119">
        <w:rPr>
          <w:sz w:val="22"/>
          <w:szCs w:val="22"/>
          <w:u w:val="single"/>
        </w:rPr>
        <w:tab/>
      </w:r>
      <w:r w:rsidR="00D04119">
        <w:rPr>
          <w:sz w:val="22"/>
          <w:szCs w:val="22"/>
          <w:u w:val="single"/>
        </w:rPr>
        <w:tab/>
      </w:r>
      <w:r w:rsidR="00D04119">
        <w:rPr>
          <w:sz w:val="22"/>
          <w:szCs w:val="22"/>
          <w:u w:val="single"/>
        </w:rPr>
        <w:tab/>
      </w:r>
      <w:r w:rsidR="00D04119">
        <w:rPr>
          <w:sz w:val="22"/>
          <w:szCs w:val="22"/>
        </w:rPr>
        <w:t xml:space="preserve">     □  </w:t>
      </w:r>
      <w:r w:rsidR="00D04119">
        <w:rPr>
          <w:sz w:val="22"/>
          <w:szCs w:val="22"/>
          <w:u w:val="single"/>
        </w:rPr>
        <w:tab/>
      </w:r>
      <w:r w:rsidR="00D04119">
        <w:rPr>
          <w:sz w:val="22"/>
          <w:szCs w:val="22"/>
          <w:u w:val="single"/>
        </w:rPr>
        <w:tab/>
      </w:r>
      <w:r w:rsidR="00D04119">
        <w:rPr>
          <w:sz w:val="22"/>
          <w:szCs w:val="22"/>
          <w:u w:val="single"/>
        </w:rPr>
        <w:tab/>
      </w:r>
    </w:p>
    <w:p w14:paraId="3A35AD0B" w14:textId="77777777" w:rsidR="005D758A" w:rsidRPr="00D04119" w:rsidRDefault="0099253F" w:rsidP="00D04119">
      <w:pPr>
        <w:spacing w:line="240" w:lineRule="auto"/>
        <w:ind w:right="720"/>
        <w:rPr>
          <w:sz w:val="22"/>
          <w:szCs w:val="22"/>
        </w:rPr>
      </w:pPr>
      <w:r>
        <w:rPr>
          <w:sz w:val="22"/>
          <w:szCs w:val="22"/>
        </w:rPr>
        <w:t>Date:  __________________________</w:t>
      </w:r>
      <w:r>
        <w:rPr>
          <w:sz w:val="22"/>
          <w:szCs w:val="22"/>
        </w:rPr>
        <w:tab/>
      </w:r>
      <w:r>
        <w:rPr>
          <w:sz w:val="22"/>
          <w:szCs w:val="22"/>
        </w:rPr>
        <w:tab/>
        <w:t>By: Court Staff  _________________________</w:t>
      </w:r>
    </w:p>
    <w:sectPr w:rsidR="005D758A" w:rsidRPr="00D04119" w:rsidSect="005C3F66">
      <w:headerReference w:type="default" r:id="rId8"/>
      <w:footerReference w:type="default" r:id="rId9"/>
      <w:pgSz w:w="12240" w:h="15840" w:code="1"/>
      <w:pgMar w:top="-1440" w:right="1440" w:bottom="-1710" w:left="1440" w:header="720" w:footer="1396"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EBFF9D" w14:textId="77777777" w:rsidR="00ED702F" w:rsidRDefault="00ED702F">
      <w:r>
        <w:separator/>
      </w:r>
    </w:p>
  </w:endnote>
  <w:endnote w:type="continuationSeparator" w:id="0">
    <w:p w14:paraId="2105D323" w14:textId="77777777" w:rsidR="00ED702F" w:rsidRDefault="00ED7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00500000000000000"/>
    <w:charset w:val="02"/>
    <w:family w:val="auto"/>
    <w:pitch w:val="variable"/>
    <w:sig w:usb0="00000000" w:usb1="10000000" w:usb2="00000000" w:usb3="00000000" w:csb0="80000000" w:csb1="00000000"/>
  </w:font>
  <w:font w:name="Arial Black">
    <w:panose1 w:val="020B0A0402010202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E98CB" w14:textId="77777777" w:rsidR="001B6953" w:rsidRPr="00075E6B" w:rsidRDefault="00D04119" w:rsidP="00D8371A">
    <w:pPr>
      <w:pStyle w:val="Footer"/>
      <w:spacing w:line="240" w:lineRule="auto"/>
      <w:jc w:val="center"/>
      <w:rPr>
        <w:sz w:val="24"/>
      </w:rPr>
    </w:pPr>
    <w:r>
      <w:rPr>
        <w:sz w:val="24"/>
      </w:rPr>
      <w:t>ORDER</w:t>
    </w:r>
    <w:r w:rsidR="001B6953" w:rsidRPr="00075E6B">
      <w:rPr>
        <w:sz w:val="24"/>
      </w:rPr>
      <w:t xml:space="preserve"> - </w:t>
    </w:r>
    <w:r w:rsidR="00615341">
      <w:fldChar w:fldCharType="begin"/>
    </w:r>
    <w:r w:rsidR="00615341">
      <w:instrText xml:space="preserve"> PAGE   \* MERGEFORMAT </w:instrText>
    </w:r>
    <w:r w:rsidR="00615341">
      <w:fldChar w:fldCharType="separate"/>
    </w:r>
    <w:r w:rsidR="008A1C96" w:rsidRPr="008A1C96">
      <w:rPr>
        <w:noProof/>
        <w:sz w:val="24"/>
      </w:rPr>
      <w:t>1</w:t>
    </w:r>
    <w:r w:rsidR="00615341">
      <w:rPr>
        <w:noProof/>
        <w:sz w:val="24"/>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3C57DD" w14:textId="77777777" w:rsidR="00ED702F" w:rsidRDefault="00ED702F">
      <w:r>
        <w:separator/>
      </w:r>
    </w:p>
  </w:footnote>
  <w:footnote w:type="continuationSeparator" w:id="0">
    <w:p w14:paraId="66E2EA51" w14:textId="77777777" w:rsidR="00ED702F" w:rsidRDefault="00ED70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A187A3" w14:textId="77777777" w:rsidR="001B6953" w:rsidRDefault="001B6953" w:rsidP="00516A8D">
    <w:pPr>
      <w:pStyle w:val="Caption"/>
      <w:framePr w:w="1384" w:h="1362" w:wrap="around" w:x="10541" w:y="13771"/>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14:paraId="3DDD6323" w14:textId="77777777" w:rsidR="001B6953" w:rsidRDefault="001B6953" w:rsidP="00516A8D">
    <w:pPr>
      <w:pStyle w:val="Caption"/>
      <w:framePr w:w="1384" w:h="1362" w:wrap="around" w:x="10541" w:y="13771"/>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14:paraId="71311745" w14:textId="77777777" w:rsidR="001B6953" w:rsidRDefault="008835F4" w:rsidP="00516A8D">
    <w:pPr>
      <w:framePr w:w="1384" w:h="1362" w:hSpace="180" w:wrap="around" w:vAnchor="page" w:hAnchor="page" w:x="10541" w:y="13771"/>
      <w:spacing w:line="240" w:lineRule="auto"/>
      <w:jc w:val="center"/>
      <w:rPr>
        <w:sz w:val="12"/>
      </w:rPr>
    </w:pPr>
    <w:r>
      <w:rPr>
        <w:sz w:val="12"/>
      </w:rPr>
      <w:t>7900</w:t>
    </w:r>
    <w:r w:rsidR="001B6953">
      <w:rPr>
        <w:sz w:val="12"/>
      </w:rPr>
      <w:t xml:space="preserve"> SE 2</w:t>
    </w:r>
    <w:r>
      <w:rPr>
        <w:sz w:val="12"/>
      </w:rPr>
      <w:t>8</w:t>
    </w:r>
    <w:r w:rsidR="001B6953" w:rsidRPr="00331D7B">
      <w:rPr>
        <w:sz w:val="12"/>
        <w:vertAlign w:val="superscript"/>
      </w:rPr>
      <w:t>th</w:t>
    </w:r>
    <w:r w:rsidR="001B6953">
      <w:rPr>
        <w:sz w:val="12"/>
      </w:rPr>
      <w:t xml:space="preserve"> Street</w:t>
    </w:r>
  </w:p>
  <w:p w14:paraId="03569EF1" w14:textId="77777777" w:rsidR="001B6953" w:rsidRDefault="001B6953" w:rsidP="00516A8D">
    <w:pPr>
      <w:framePr w:w="1384" w:h="1362" w:hSpace="180" w:wrap="around" w:vAnchor="page" w:hAnchor="page" w:x="10541" w:y="13771"/>
      <w:spacing w:line="240" w:lineRule="auto"/>
      <w:jc w:val="center"/>
      <w:rPr>
        <w:sz w:val="12"/>
      </w:rPr>
    </w:pPr>
    <w:r>
      <w:rPr>
        <w:sz w:val="12"/>
      </w:rPr>
      <w:t>Suite 500</w:t>
    </w:r>
  </w:p>
  <w:p w14:paraId="2D1C342E" w14:textId="77777777" w:rsidR="001B6953" w:rsidRDefault="001B6953" w:rsidP="00516A8D">
    <w:pPr>
      <w:framePr w:w="1384" w:h="1362" w:hSpace="180" w:wrap="around" w:vAnchor="page" w:hAnchor="page" w:x="10541" w:y="13771"/>
      <w:spacing w:line="240" w:lineRule="auto"/>
      <w:jc w:val="center"/>
      <w:rPr>
        <w:sz w:val="12"/>
      </w:rPr>
    </w:pPr>
    <w:r>
      <w:rPr>
        <w:sz w:val="12"/>
      </w:rPr>
      <w:t>Mercer Island, Wash.  98040</w:t>
    </w:r>
  </w:p>
  <w:p w14:paraId="2E0A9E21" w14:textId="77777777" w:rsidR="001B6953" w:rsidRDefault="001B6953" w:rsidP="00516A8D">
    <w:pPr>
      <w:framePr w:w="1384" w:h="1362" w:hSpace="180" w:wrap="around" w:vAnchor="page" w:hAnchor="page" w:x="10541" w:y="13771"/>
      <w:spacing w:line="240" w:lineRule="auto"/>
      <w:jc w:val="center"/>
      <w:rPr>
        <w:sz w:val="12"/>
      </w:rPr>
    </w:pPr>
    <w:r>
      <w:rPr>
        <w:sz w:val="12"/>
      </w:rPr>
      <w:t>206.286.0167 (voice)</w:t>
    </w:r>
  </w:p>
  <w:p w14:paraId="68613486" w14:textId="77777777" w:rsidR="001B6953" w:rsidRDefault="001B6953" w:rsidP="00516A8D">
    <w:pPr>
      <w:framePr w:w="1384" w:h="1362" w:hSpace="180" w:wrap="around" w:vAnchor="page" w:hAnchor="page" w:x="10541" w:y="13771"/>
      <w:spacing w:line="240" w:lineRule="auto"/>
      <w:jc w:val="center"/>
      <w:rPr>
        <w:sz w:val="12"/>
      </w:rPr>
    </w:pPr>
    <w:r>
      <w:rPr>
        <w:sz w:val="12"/>
      </w:rPr>
      <w:t>206.770.7215 (fax)</w:t>
    </w:r>
  </w:p>
  <w:p w14:paraId="7428DF07" w14:textId="77777777" w:rsidR="001B6953" w:rsidRDefault="001B6953" w:rsidP="00516A8D">
    <w:pPr>
      <w:framePr w:w="1384" w:h="1362" w:hSpace="180" w:wrap="around" w:vAnchor="page" w:hAnchor="page" w:x="10541" w:y="13771"/>
      <w:spacing w:line="240" w:lineRule="auto"/>
      <w:jc w:val="center"/>
      <w:rPr>
        <w:sz w:val="12"/>
      </w:rPr>
    </w:pPr>
    <w:r>
      <w:rPr>
        <w:sz w:val="12"/>
      </w:rPr>
      <w:t>william@fricklawfirm.info</w:t>
    </w:r>
  </w:p>
  <w:p w14:paraId="5F011464" w14:textId="77777777" w:rsidR="001B6953" w:rsidRDefault="001B6953" w:rsidP="00516A8D">
    <w:pPr>
      <w:framePr w:w="1384" w:h="1362" w:hSpace="180" w:wrap="around" w:vAnchor="page" w:hAnchor="page" w:x="10541" w:y="13771"/>
    </w:pPr>
  </w:p>
  <w:p w14:paraId="47781C1D" w14:textId="6931CB9B" w:rsidR="001B6953" w:rsidRDefault="008A1C96">
    <w:pPr>
      <w:pStyle w:val="Header"/>
    </w:pPr>
    <w:r>
      <w:rPr>
        <w:noProof/>
      </w:rPr>
      <mc:AlternateContent>
        <mc:Choice Requires="wps">
          <w:drawing>
            <wp:anchor distT="0" distB="0" distL="114300" distR="114300" simplePos="0" relativeHeight="251658752" behindDoc="0" locked="0" layoutInCell="1" allowOverlap="1" wp14:anchorId="49608E75" wp14:editId="5B4E62D1">
              <wp:simplePos x="0" y="0"/>
              <wp:positionH relativeFrom="margin">
                <wp:posOffset>-638810</wp:posOffset>
              </wp:positionH>
              <wp:positionV relativeFrom="margin">
                <wp:posOffset>0</wp:posOffset>
              </wp:positionV>
              <wp:extent cx="457200" cy="8229600"/>
              <wp:effectExtent l="0" t="0" r="0" b="0"/>
              <wp:wrapNone/>
              <wp:docPr id="3" name="LineNumber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22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56286B" w14:textId="77777777" w:rsidR="00F05086" w:rsidRDefault="00F05086">
                          <w:pPr>
                            <w:jc w:val="right"/>
                          </w:pPr>
                          <w:r>
                            <w:t>1</w:t>
                          </w:r>
                        </w:p>
                        <w:p w14:paraId="61593F66" w14:textId="77777777" w:rsidR="00F05086" w:rsidRDefault="00F05086">
                          <w:pPr>
                            <w:jc w:val="right"/>
                          </w:pPr>
                          <w:r>
                            <w:t>2</w:t>
                          </w:r>
                        </w:p>
                        <w:p w14:paraId="37E2248B" w14:textId="77777777" w:rsidR="00F05086" w:rsidRDefault="00F05086">
                          <w:pPr>
                            <w:jc w:val="right"/>
                          </w:pPr>
                          <w:r>
                            <w:t>3</w:t>
                          </w:r>
                        </w:p>
                        <w:p w14:paraId="79A0AA6E" w14:textId="77777777" w:rsidR="00F05086" w:rsidRDefault="00F05086">
                          <w:pPr>
                            <w:jc w:val="right"/>
                          </w:pPr>
                          <w:r>
                            <w:t>4</w:t>
                          </w:r>
                        </w:p>
                        <w:p w14:paraId="23B7382C" w14:textId="77777777" w:rsidR="00F05086" w:rsidRDefault="00F05086">
                          <w:pPr>
                            <w:jc w:val="right"/>
                          </w:pPr>
                          <w:r>
                            <w:t>5</w:t>
                          </w:r>
                        </w:p>
                        <w:p w14:paraId="46F2AD5A" w14:textId="77777777" w:rsidR="00F05086" w:rsidRDefault="00F05086">
                          <w:pPr>
                            <w:jc w:val="right"/>
                          </w:pPr>
                          <w:r>
                            <w:t>6</w:t>
                          </w:r>
                        </w:p>
                        <w:p w14:paraId="66F12677" w14:textId="77777777" w:rsidR="00F05086" w:rsidRDefault="00F05086">
                          <w:pPr>
                            <w:jc w:val="right"/>
                          </w:pPr>
                          <w:r>
                            <w:t>7</w:t>
                          </w:r>
                        </w:p>
                        <w:p w14:paraId="4C5D9C17" w14:textId="77777777" w:rsidR="00F05086" w:rsidRDefault="00F05086">
                          <w:pPr>
                            <w:jc w:val="right"/>
                          </w:pPr>
                          <w:r>
                            <w:t>8</w:t>
                          </w:r>
                        </w:p>
                        <w:p w14:paraId="3E39F7AC" w14:textId="77777777" w:rsidR="00F05086" w:rsidRDefault="00F05086">
                          <w:pPr>
                            <w:jc w:val="right"/>
                          </w:pPr>
                          <w:r>
                            <w:t>9</w:t>
                          </w:r>
                        </w:p>
                        <w:p w14:paraId="50DF48BE" w14:textId="77777777" w:rsidR="00F05086" w:rsidRDefault="00F05086">
                          <w:pPr>
                            <w:jc w:val="right"/>
                          </w:pPr>
                          <w:r>
                            <w:t>10</w:t>
                          </w:r>
                        </w:p>
                        <w:p w14:paraId="20F670E6" w14:textId="77777777" w:rsidR="00F05086" w:rsidRDefault="00F05086">
                          <w:pPr>
                            <w:jc w:val="right"/>
                          </w:pPr>
                          <w:r>
                            <w:t>11</w:t>
                          </w:r>
                        </w:p>
                        <w:p w14:paraId="2955F329" w14:textId="77777777" w:rsidR="00F05086" w:rsidRDefault="00F05086">
                          <w:pPr>
                            <w:jc w:val="right"/>
                          </w:pPr>
                          <w:r>
                            <w:t>12</w:t>
                          </w:r>
                        </w:p>
                        <w:p w14:paraId="615E29EF" w14:textId="77777777" w:rsidR="00F05086" w:rsidRDefault="00F05086">
                          <w:pPr>
                            <w:jc w:val="right"/>
                          </w:pPr>
                          <w:r>
                            <w:t>13</w:t>
                          </w:r>
                        </w:p>
                        <w:p w14:paraId="747B9EF2" w14:textId="77777777" w:rsidR="00F05086" w:rsidRDefault="00F05086">
                          <w:pPr>
                            <w:jc w:val="right"/>
                          </w:pPr>
                          <w:r>
                            <w:t>14</w:t>
                          </w:r>
                        </w:p>
                        <w:p w14:paraId="458DA40C" w14:textId="77777777" w:rsidR="00F05086" w:rsidRDefault="00F05086">
                          <w:pPr>
                            <w:jc w:val="right"/>
                          </w:pPr>
                          <w:r>
                            <w:t>15</w:t>
                          </w:r>
                        </w:p>
                        <w:p w14:paraId="65DB3D32" w14:textId="77777777" w:rsidR="00F05086" w:rsidRDefault="00F05086">
                          <w:pPr>
                            <w:jc w:val="right"/>
                          </w:pPr>
                          <w:r>
                            <w:t>16</w:t>
                          </w:r>
                        </w:p>
                        <w:p w14:paraId="26C78307" w14:textId="77777777" w:rsidR="00F05086" w:rsidRDefault="00F05086">
                          <w:pPr>
                            <w:jc w:val="right"/>
                          </w:pPr>
                          <w:r>
                            <w:t>17</w:t>
                          </w:r>
                        </w:p>
                        <w:p w14:paraId="4EFA718B" w14:textId="77777777" w:rsidR="00F05086" w:rsidRDefault="00F05086">
                          <w:pPr>
                            <w:jc w:val="right"/>
                          </w:pPr>
                          <w:r>
                            <w:t>18</w:t>
                          </w:r>
                        </w:p>
                        <w:p w14:paraId="78E2BEB4" w14:textId="77777777" w:rsidR="00F05086" w:rsidRDefault="00F05086">
                          <w:pPr>
                            <w:jc w:val="right"/>
                          </w:pPr>
                          <w:r>
                            <w:t>19</w:t>
                          </w:r>
                        </w:p>
                        <w:p w14:paraId="2DBAFE19" w14:textId="77777777" w:rsidR="00F05086" w:rsidRDefault="00F05086">
                          <w:pPr>
                            <w:jc w:val="right"/>
                          </w:pPr>
                          <w:r>
                            <w:t>20</w:t>
                          </w:r>
                        </w:p>
                        <w:p w14:paraId="79B2BE8D" w14:textId="77777777" w:rsidR="00F05086" w:rsidRDefault="00F05086">
                          <w:pPr>
                            <w:jc w:val="right"/>
                          </w:pPr>
                          <w:r>
                            <w:t>21</w:t>
                          </w:r>
                        </w:p>
                        <w:p w14:paraId="59450D46" w14:textId="77777777" w:rsidR="00F05086" w:rsidRDefault="00F05086">
                          <w:pPr>
                            <w:jc w:val="right"/>
                          </w:pPr>
                          <w:r>
                            <w:t>22</w:t>
                          </w:r>
                        </w:p>
                        <w:p w14:paraId="491B1F8E" w14:textId="77777777" w:rsidR="00F05086" w:rsidRDefault="00F05086">
                          <w:pPr>
                            <w:jc w:val="right"/>
                          </w:pPr>
                          <w:r>
                            <w:t>23</w:t>
                          </w:r>
                        </w:p>
                        <w:p w14:paraId="30965E5B" w14:textId="77777777" w:rsidR="00F05086" w:rsidRDefault="00F05086">
                          <w:pPr>
                            <w:jc w:val="right"/>
                          </w:pPr>
                          <w:r>
                            <w:t>24</w:t>
                          </w:r>
                        </w:p>
                        <w:p w14:paraId="13AEA5BF" w14:textId="77777777" w:rsidR="00F05086" w:rsidRDefault="00F05086">
                          <w:pPr>
                            <w:jc w:val="right"/>
                          </w:pPr>
                          <w:r>
                            <w:t>25</w:t>
                          </w:r>
                        </w:p>
                        <w:p w14:paraId="2E195E50" w14:textId="77777777" w:rsidR="00F05086" w:rsidRDefault="00F05086">
                          <w:pPr>
                            <w:jc w:val="right"/>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LineNumbers" o:spid="_x0000_s1026" type="#_x0000_t202" style="position:absolute;margin-left:-50.25pt;margin-top:0;width:36pt;height:9in;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" stroked="f">
              <v:textbox inset="0,0,0,0">
                <w:txbxContent>
                  <w:p w14:paraId="0156286B" w14:textId="77777777" w:rsidR="00F05086" w:rsidRDefault="00F05086">
                    <w:pPr>
                      <w:jc w:val="right"/>
                    </w:pPr>
                    <w:r>
                      <w:t>1</w:t>
                    </w:r>
                  </w:p>
                  <w:p w14:paraId="61593F66" w14:textId="77777777" w:rsidR="00F05086" w:rsidRDefault="00F05086">
                    <w:pPr>
                      <w:jc w:val="right"/>
                    </w:pPr>
                    <w:r>
                      <w:t>2</w:t>
                    </w:r>
                  </w:p>
                  <w:p w14:paraId="37E2248B" w14:textId="77777777" w:rsidR="00F05086" w:rsidRDefault="00F05086">
                    <w:pPr>
                      <w:jc w:val="right"/>
                    </w:pPr>
                    <w:r>
                      <w:t>3</w:t>
                    </w:r>
                  </w:p>
                  <w:p w14:paraId="79A0AA6E" w14:textId="77777777" w:rsidR="00F05086" w:rsidRDefault="00F05086">
                    <w:pPr>
                      <w:jc w:val="right"/>
                    </w:pPr>
                    <w:r>
                      <w:t>4</w:t>
                    </w:r>
                  </w:p>
                  <w:p w14:paraId="23B7382C" w14:textId="77777777" w:rsidR="00F05086" w:rsidRDefault="00F05086">
                    <w:pPr>
                      <w:jc w:val="right"/>
                    </w:pPr>
                    <w:r>
                      <w:t>5</w:t>
                    </w:r>
                  </w:p>
                  <w:p w14:paraId="46F2AD5A" w14:textId="77777777" w:rsidR="00F05086" w:rsidRDefault="00F05086">
                    <w:pPr>
                      <w:jc w:val="right"/>
                    </w:pPr>
                    <w:r>
                      <w:t>6</w:t>
                    </w:r>
                  </w:p>
                  <w:p w14:paraId="66F12677" w14:textId="77777777" w:rsidR="00F05086" w:rsidRDefault="00F05086">
                    <w:pPr>
                      <w:jc w:val="right"/>
                    </w:pPr>
                    <w:r>
                      <w:t>7</w:t>
                    </w:r>
                  </w:p>
                  <w:p w14:paraId="4C5D9C17" w14:textId="77777777" w:rsidR="00F05086" w:rsidRDefault="00F05086">
                    <w:pPr>
                      <w:jc w:val="right"/>
                    </w:pPr>
                    <w:r>
                      <w:t>8</w:t>
                    </w:r>
                  </w:p>
                  <w:p w14:paraId="3E39F7AC" w14:textId="77777777" w:rsidR="00F05086" w:rsidRDefault="00F05086">
                    <w:pPr>
                      <w:jc w:val="right"/>
                    </w:pPr>
                    <w:r>
                      <w:t>9</w:t>
                    </w:r>
                  </w:p>
                  <w:p w14:paraId="50DF48BE" w14:textId="77777777" w:rsidR="00F05086" w:rsidRDefault="00F05086">
                    <w:pPr>
                      <w:jc w:val="right"/>
                    </w:pPr>
                    <w:r>
                      <w:t>10</w:t>
                    </w:r>
                  </w:p>
                  <w:p w14:paraId="20F670E6" w14:textId="77777777" w:rsidR="00F05086" w:rsidRDefault="00F05086">
                    <w:pPr>
                      <w:jc w:val="right"/>
                    </w:pPr>
                    <w:r>
                      <w:t>11</w:t>
                    </w:r>
                  </w:p>
                  <w:p w14:paraId="2955F329" w14:textId="77777777" w:rsidR="00F05086" w:rsidRDefault="00F05086">
                    <w:pPr>
                      <w:jc w:val="right"/>
                    </w:pPr>
                    <w:r>
                      <w:t>12</w:t>
                    </w:r>
                  </w:p>
                  <w:p w14:paraId="615E29EF" w14:textId="77777777" w:rsidR="00F05086" w:rsidRDefault="00F05086">
                    <w:pPr>
                      <w:jc w:val="right"/>
                    </w:pPr>
                    <w:r>
                      <w:t>13</w:t>
                    </w:r>
                  </w:p>
                  <w:p w14:paraId="747B9EF2" w14:textId="77777777" w:rsidR="00F05086" w:rsidRDefault="00F05086">
                    <w:pPr>
                      <w:jc w:val="right"/>
                    </w:pPr>
                    <w:r>
                      <w:t>14</w:t>
                    </w:r>
                  </w:p>
                  <w:p w14:paraId="458DA40C" w14:textId="77777777" w:rsidR="00F05086" w:rsidRDefault="00F05086">
                    <w:pPr>
                      <w:jc w:val="right"/>
                    </w:pPr>
                    <w:r>
                      <w:t>15</w:t>
                    </w:r>
                  </w:p>
                  <w:p w14:paraId="65DB3D32" w14:textId="77777777" w:rsidR="00F05086" w:rsidRDefault="00F05086">
                    <w:pPr>
                      <w:jc w:val="right"/>
                    </w:pPr>
                    <w:r>
                      <w:t>16</w:t>
                    </w:r>
                  </w:p>
                  <w:p w14:paraId="26C78307" w14:textId="77777777" w:rsidR="00F05086" w:rsidRDefault="00F05086">
                    <w:pPr>
                      <w:jc w:val="right"/>
                    </w:pPr>
                    <w:r>
                      <w:t>17</w:t>
                    </w:r>
                  </w:p>
                  <w:p w14:paraId="4EFA718B" w14:textId="77777777" w:rsidR="00F05086" w:rsidRDefault="00F05086">
                    <w:pPr>
                      <w:jc w:val="right"/>
                    </w:pPr>
                    <w:r>
                      <w:t>18</w:t>
                    </w:r>
                  </w:p>
                  <w:p w14:paraId="78E2BEB4" w14:textId="77777777" w:rsidR="00F05086" w:rsidRDefault="00F05086">
                    <w:pPr>
                      <w:jc w:val="right"/>
                    </w:pPr>
                    <w:r>
                      <w:t>19</w:t>
                    </w:r>
                  </w:p>
                  <w:p w14:paraId="2DBAFE19" w14:textId="77777777" w:rsidR="00F05086" w:rsidRDefault="00F05086">
                    <w:pPr>
                      <w:jc w:val="right"/>
                    </w:pPr>
                    <w:r>
                      <w:t>20</w:t>
                    </w:r>
                  </w:p>
                  <w:p w14:paraId="79B2BE8D" w14:textId="77777777" w:rsidR="00F05086" w:rsidRDefault="00F05086">
                    <w:pPr>
                      <w:jc w:val="right"/>
                    </w:pPr>
                    <w:r>
                      <w:t>21</w:t>
                    </w:r>
                  </w:p>
                  <w:p w14:paraId="59450D46" w14:textId="77777777" w:rsidR="00F05086" w:rsidRDefault="00F05086">
                    <w:pPr>
                      <w:jc w:val="right"/>
                    </w:pPr>
                    <w:r>
                      <w:t>22</w:t>
                    </w:r>
                  </w:p>
                  <w:p w14:paraId="491B1F8E" w14:textId="77777777" w:rsidR="00F05086" w:rsidRDefault="00F05086">
                    <w:pPr>
                      <w:jc w:val="right"/>
                    </w:pPr>
                    <w:r>
                      <w:t>23</w:t>
                    </w:r>
                  </w:p>
                  <w:p w14:paraId="30965E5B" w14:textId="77777777" w:rsidR="00F05086" w:rsidRDefault="00F05086">
                    <w:pPr>
                      <w:jc w:val="right"/>
                    </w:pPr>
                    <w:r>
                      <w:t>24</w:t>
                    </w:r>
                  </w:p>
                  <w:p w14:paraId="13AEA5BF" w14:textId="77777777" w:rsidR="00F05086" w:rsidRDefault="00F05086">
                    <w:pPr>
                      <w:jc w:val="right"/>
                    </w:pPr>
                    <w:r>
                      <w:t>25</w:t>
                    </w:r>
                  </w:p>
                  <w:p w14:paraId="2E195E50" w14:textId="77777777" w:rsidR="00F05086" w:rsidRDefault="00F05086">
                    <w:pPr>
                      <w:jc w:val="right"/>
                    </w:pPr>
                  </w:p>
                </w:txbxContent>
              </v:textbox>
              <w10:wrap anchorx="margin" anchory="margin"/>
            </v:shape>
          </w:pict>
        </mc:Fallback>
      </mc:AlternateContent>
    </w:r>
    <w:r>
      <w:rPr>
        <w:noProof/>
      </w:rPr>
      <mc:AlternateContent>
        <mc:Choice Requires="wps">
          <w:drawing>
            <wp:anchor distT="0" distB="0" distL="114297" distR="114297" simplePos="0" relativeHeight="251657728" behindDoc="0" locked="0" layoutInCell="1" allowOverlap="1" wp14:anchorId="1845EA56" wp14:editId="57499308">
              <wp:simplePos x="0" y="0"/>
              <wp:positionH relativeFrom="margin">
                <wp:posOffset>-89536</wp:posOffset>
              </wp:positionH>
              <wp:positionV relativeFrom="page">
                <wp:posOffset>0</wp:posOffset>
              </wp:positionV>
              <wp:extent cx="0" cy="10058400"/>
              <wp:effectExtent l="0" t="0" r="0" b="0"/>
              <wp:wrapNone/>
              <wp:docPr id="2" name="LeftBorder2" hidden="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eftBorder2" o:spid="_x0000_s1026" style="position:absolute;z-index:251657728;visibility:hidden;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7pt,0" to="-7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">
              <w10:wrap anchorx="margin" anchory="page"/>
            </v:line>
          </w:pict>
        </mc:Fallback>
      </mc:AlternateContent>
    </w:r>
    <w:r>
      <w:rPr>
        <w:noProof/>
      </w:rPr>
      <mc:AlternateContent>
        <mc:Choice Requires="wps">
          <w:drawing>
            <wp:anchor distT="0" distB="0" distL="114297" distR="114297" simplePos="0" relativeHeight="251656704" behindDoc="0" locked="0" layoutInCell="1" allowOverlap="1" wp14:anchorId="4D3B91D3" wp14:editId="0979612A">
              <wp:simplePos x="0" y="0"/>
              <wp:positionH relativeFrom="margin">
                <wp:posOffset>-43816</wp:posOffset>
              </wp:positionH>
              <wp:positionV relativeFrom="page">
                <wp:posOffset>0</wp:posOffset>
              </wp:positionV>
              <wp:extent cx="0" cy="10058400"/>
              <wp:effectExtent l="0" t="0" r="25400" b="25400"/>
              <wp:wrapNone/>
              <wp:docPr id="1" name="LeftBorder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eftBorder1" o:spid="_x0000_s1026" style="position:absolute;z-index:251656704;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3.4pt,0" to="-3.4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">
              <w10:wrap anchorx="margin" anchory="page"/>
            </v:line>
          </w:pict>
        </mc:Fallback>
      </mc:AlternateConten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F15D8"/>
    <w:multiLevelType w:val="multilevel"/>
    <w:tmpl w:val="F40ADEA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399237F"/>
    <w:multiLevelType w:val="hybridMultilevel"/>
    <w:tmpl w:val="839A1F3A"/>
    <w:lvl w:ilvl="0" w:tplc="E290609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CF3476"/>
    <w:multiLevelType w:val="hybridMultilevel"/>
    <w:tmpl w:val="AF806782"/>
    <w:lvl w:ilvl="0" w:tplc="0409000F">
      <w:start w:val="1"/>
      <w:numFmt w:val="decimal"/>
      <w:lvlText w:val="%1."/>
      <w:lvlJc w:val="left"/>
      <w:pPr>
        <w:ind w:left="1152" w:hanging="360"/>
      </w:pPr>
      <w:rPr>
        <w:rFonts w:cs="Times New Roman"/>
      </w:rPr>
    </w:lvl>
    <w:lvl w:ilvl="1" w:tplc="04090019" w:tentative="1">
      <w:start w:val="1"/>
      <w:numFmt w:val="lowerLetter"/>
      <w:lvlText w:val="%2."/>
      <w:lvlJc w:val="left"/>
      <w:pPr>
        <w:ind w:left="1872" w:hanging="360"/>
      </w:pPr>
      <w:rPr>
        <w:rFonts w:cs="Times New Roman"/>
      </w:rPr>
    </w:lvl>
    <w:lvl w:ilvl="2" w:tplc="0409001B" w:tentative="1">
      <w:start w:val="1"/>
      <w:numFmt w:val="lowerRoman"/>
      <w:lvlText w:val="%3."/>
      <w:lvlJc w:val="right"/>
      <w:pPr>
        <w:ind w:left="2592" w:hanging="180"/>
      </w:pPr>
      <w:rPr>
        <w:rFonts w:cs="Times New Roman"/>
      </w:rPr>
    </w:lvl>
    <w:lvl w:ilvl="3" w:tplc="0409000F" w:tentative="1">
      <w:start w:val="1"/>
      <w:numFmt w:val="decimal"/>
      <w:lvlText w:val="%4."/>
      <w:lvlJc w:val="left"/>
      <w:pPr>
        <w:ind w:left="3312" w:hanging="360"/>
      </w:pPr>
      <w:rPr>
        <w:rFonts w:cs="Times New Roman"/>
      </w:rPr>
    </w:lvl>
    <w:lvl w:ilvl="4" w:tplc="04090019" w:tentative="1">
      <w:start w:val="1"/>
      <w:numFmt w:val="lowerLetter"/>
      <w:lvlText w:val="%5."/>
      <w:lvlJc w:val="left"/>
      <w:pPr>
        <w:ind w:left="4032" w:hanging="360"/>
      </w:pPr>
      <w:rPr>
        <w:rFonts w:cs="Times New Roman"/>
      </w:rPr>
    </w:lvl>
    <w:lvl w:ilvl="5" w:tplc="0409001B" w:tentative="1">
      <w:start w:val="1"/>
      <w:numFmt w:val="lowerRoman"/>
      <w:lvlText w:val="%6."/>
      <w:lvlJc w:val="right"/>
      <w:pPr>
        <w:ind w:left="4752" w:hanging="180"/>
      </w:pPr>
      <w:rPr>
        <w:rFonts w:cs="Times New Roman"/>
      </w:rPr>
    </w:lvl>
    <w:lvl w:ilvl="6" w:tplc="0409000F" w:tentative="1">
      <w:start w:val="1"/>
      <w:numFmt w:val="decimal"/>
      <w:lvlText w:val="%7."/>
      <w:lvlJc w:val="left"/>
      <w:pPr>
        <w:ind w:left="5472" w:hanging="360"/>
      </w:pPr>
      <w:rPr>
        <w:rFonts w:cs="Times New Roman"/>
      </w:rPr>
    </w:lvl>
    <w:lvl w:ilvl="7" w:tplc="04090019" w:tentative="1">
      <w:start w:val="1"/>
      <w:numFmt w:val="lowerLetter"/>
      <w:lvlText w:val="%8."/>
      <w:lvlJc w:val="left"/>
      <w:pPr>
        <w:ind w:left="6192" w:hanging="360"/>
      </w:pPr>
      <w:rPr>
        <w:rFonts w:cs="Times New Roman"/>
      </w:rPr>
    </w:lvl>
    <w:lvl w:ilvl="8" w:tplc="0409001B" w:tentative="1">
      <w:start w:val="1"/>
      <w:numFmt w:val="lowerRoman"/>
      <w:lvlText w:val="%9."/>
      <w:lvlJc w:val="right"/>
      <w:pPr>
        <w:ind w:left="6912" w:hanging="180"/>
      </w:pPr>
      <w:rPr>
        <w:rFonts w:cs="Times New Roman"/>
      </w:rPr>
    </w:lvl>
  </w:abstractNum>
  <w:abstractNum w:abstractNumId="3">
    <w:nsid w:val="15A21C8D"/>
    <w:multiLevelType w:val="multilevel"/>
    <w:tmpl w:val="4D5E7B7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21933E47"/>
    <w:multiLevelType w:val="hybridMultilevel"/>
    <w:tmpl w:val="144AC6F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5C40588"/>
    <w:multiLevelType w:val="hybridMultilevel"/>
    <w:tmpl w:val="D67CF2C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2AE300CD"/>
    <w:multiLevelType w:val="hybridMultilevel"/>
    <w:tmpl w:val="D7A68B9A"/>
    <w:lvl w:ilvl="0" w:tplc="C49072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FD06BB8"/>
    <w:multiLevelType w:val="hybridMultilevel"/>
    <w:tmpl w:val="874E40E8"/>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8">
    <w:nsid w:val="34D87D44"/>
    <w:multiLevelType w:val="hybridMultilevel"/>
    <w:tmpl w:val="D7E8A290"/>
    <w:lvl w:ilvl="0" w:tplc="0409000F">
      <w:start w:val="1"/>
      <w:numFmt w:val="decimal"/>
      <w:lvlText w:val="%1."/>
      <w:lvlJc w:val="left"/>
      <w:pPr>
        <w:ind w:left="1152" w:hanging="360"/>
      </w:pPr>
      <w:rPr>
        <w:rFonts w:cs="Times New Roman"/>
      </w:rPr>
    </w:lvl>
    <w:lvl w:ilvl="1" w:tplc="04090019" w:tentative="1">
      <w:start w:val="1"/>
      <w:numFmt w:val="lowerLetter"/>
      <w:lvlText w:val="%2."/>
      <w:lvlJc w:val="left"/>
      <w:pPr>
        <w:ind w:left="1872" w:hanging="360"/>
      </w:pPr>
      <w:rPr>
        <w:rFonts w:cs="Times New Roman"/>
      </w:rPr>
    </w:lvl>
    <w:lvl w:ilvl="2" w:tplc="0409001B" w:tentative="1">
      <w:start w:val="1"/>
      <w:numFmt w:val="lowerRoman"/>
      <w:lvlText w:val="%3."/>
      <w:lvlJc w:val="right"/>
      <w:pPr>
        <w:ind w:left="2592" w:hanging="180"/>
      </w:pPr>
      <w:rPr>
        <w:rFonts w:cs="Times New Roman"/>
      </w:rPr>
    </w:lvl>
    <w:lvl w:ilvl="3" w:tplc="0409000F" w:tentative="1">
      <w:start w:val="1"/>
      <w:numFmt w:val="decimal"/>
      <w:lvlText w:val="%4."/>
      <w:lvlJc w:val="left"/>
      <w:pPr>
        <w:ind w:left="3312" w:hanging="360"/>
      </w:pPr>
      <w:rPr>
        <w:rFonts w:cs="Times New Roman"/>
      </w:rPr>
    </w:lvl>
    <w:lvl w:ilvl="4" w:tplc="04090019" w:tentative="1">
      <w:start w:val="1"/>
      <w:numFmt w:val="lowerLetter"/>
      <w:lvlText w:val="%5."/>
      <w:lvlJc w:val="left"/>
      <w:pPr>
        <w:ind w:left="4032" w:hanging="360"/>
      </w:pPr>
      <w:rPr>
        <w:rFonts w:cs="Times New Roman"/>
      </w:rPr>
    </w:lvl>
    <w:lvl w:ilvl="5" w:tplc="0409001B" w:tentative="1">
      <w:start w:val="1"/>
      <w:numFmt w:val="lowerRoman"/>
      <w:lvlText w:val="%6."/>
      <w:lvlJc w:val="right"/>
      <w:pPr>
        <w:ind w:left="4752" w:hanging="180"/>
      </w:pPr>
      <w:rPr>
        <w:rFonts w:cs="Times New Roman"/>
      </w:rPr>
    </w:lvl>
    <w:lvl w:ilvl="6" w:tplc="0409000F" w:tentative="1">
      <w:start w:val="1"/>
      <w:numFmt w:val="decimal"/>
      <w:lvlText w:val="%7."/>
      <w:lvlJc w:val="left"/>
      <w:pPr>
        <w:ind w:left="5472" w:hanging="360"/>
      </w:pPr>
      <w:rPr>
        <w:rFonts w:cs="Times New Roman"/>
      </w:rPr>
    </w:lvl>
    <w:lvl w:ilvl="7" w:tplc="04090019" w:tentative="1">
      <w:start w:val="1"/>
      <w:numFmt w:val="lowerLetter"/>
      <w:lvlText w:val="%8."/>
      <w:lvlJc w:val="left"/>
      <w:pPr>
        <w:ind w:left="6192" w:hanging="360"/>
      </w:pPr>
      <w:rPr>
        <w:rFonts w:cs="Times New Roman"/>
      </w:rPr>
    </w:lvl>
    <w:lvl w:ilvl="8" w:tplc="0409001B" w:tentative="1">
      <w:start w:val="1"/>
      <w:numFmt w:val="lowerRoman"/>
      <w:lvlText w:val="%9."/>
      <w:lvlJc w:val="right"/>
      <w:pPr>
        <w:ind w:left="6912" w:hanging="180"/>
      </w:pPr>
      <w:rPr>
        <w:rFonts w:cs="Times New Roman"/>
      </w:rPr>
    </w:lvl>
  </w:abstractNum>
  <w:abstractNum w:abstractNumId="9">
    <w:nsid w:val="372676EF"/>
    <w:multiLevelType w:val="hybridMultilevel"/>
    <w:tmpl w:val="555E4B14"/>
    <w:lvl w:ilvl="0" w:tplc="0409000F">
      <w:start w:val="1"/>
      <w:numFmt w:val="decimal"/>
      <w:lvlText w:val="%1."/>
      <w:lvlJc w:val="left"/>
      <w:pPr>
        <w:ind w:left="1152" w:hanging="360"/>
      </w:pPr>
      <w:rPr>
        <w:rFonts w:cs="Times New Roman"/>
      </w:rPr>
    </w:lvl>
    <w:lvl w:ilvl="1" w:tplc="04090019" w:tentative="1">
      <w:start w:val="1"/>
      <w:numFmt w:val="lowerLetter"/>
      <w:lvlText w:val="%2."/>
      <w:lvlJc w:val="left"/>
      <w:pPr>
        <w:ind w:left="1872" w:hanging="360"/>
      </w:pPr>
      <w:rPr>
        <w:rFonts w:cs="Times New Roman"/>
      </w:rPr>
    </w:lvl>
    <w:lvl w:ilvl="2" w:tplc="0409001B" w:tentative="1">
      <w:start w:val="1"/>
      <w:numFmt w:val="lowerRoman"/>
      <w:lvlText w:val="%3."/>
      <w:lvlJc w:val="right"/>
      <w:pPr>
        <w:ind w:left="2592" w:hanging="180"/>
      </w:pPr>
      <w:rPr>
        <w:rFonts w:cs="Times New Roman"/>
      </w:rPr>
    </w:lvl>
    <w:lvl w:ilvl="3" w:tplc="0409000F" w:tentative="1">
      <w:start w:val="1"/>
      <w:numFmt w:val="decimal"/>
      <w:lvlText w:val="%4."/>
      <w:lvlJc w:val="left"/>
      <w:pPr>
        <w:ind w:left="3312" w:hanging="360"/>
      </w:pPr>
      <w:rPr>
        <w:rFonts w:cs="Times New Roman"/>
      </w:rPr>
    </w:lvl>
    <w:lvl w:ilvl="4" w:tplc="04090019" w:tentative="1">
      <w:start w:val="1"/>
      <w:numFmt w:val="lowerLetter"/>
      <w:lvlText w:val="%5."/>
      <w:lvlJc w:val="left"/>
      <w:pPr>
        <w:ind w:left="4032" w:hanging="360"/>
      </w:pPr>
      <w:rPr>
        <w:rFonts w:cs="Times New Roman"/>
      </w:rPr>
    </w:lvl>
    <w:lvl w:ilvl="5" w:tplc="0409001B" w:tentative="1">
      <w:start w:val="1"/>
      <w:numFmt w:val="lowerRoman"/>
      <w:lvlText w:val="%6."/>
      <w:lvlJc w:val="right"/>
      <w:pPr>
        <w:ind w:left="4752" w:hanging="180"/>
      </w:pPr>
      <w:rPr>
        <w:rFonts w:cs="Times New Roman"/>
      </w:rPr>
    </w:lvl>
    <w:lvl w:ilvl="6" w:tplc="0409000F" w:tentative="1">
      <w:start w:val="1"/>
      <w:numFmt w:val="decimal"/>
      <w:lvlText w:val="%7."/>
      <w:lvlJc w:val="left"/>
      <w:pPr>
        <w:ind w:left="5472" w:hanging="360"/>
      </w:pPr>
      <w:rPr>
        <w:rFonts w:cs="Times New Roman"/>
      </w:rPr>
    </w:lvl>
    <w:lvl w:ilvl="7" w:tplc="04090019" w:tentative="1">
      <w:start w:val="1"/>
      <w:numFmt w:val="lowerLetter"/>
      <w:lvlText w:val="%8."/>
      <w:lvlJc w:val="left"/>
      <w:pPr>
        <w:ind w:left="6192" w:hanging="360"/>
      </w:pPr>
      <w:rPr>
        <w:rFonts w:cs="Times New Roman"/>
      </w:rPr>
    </w:lvl>
    <w:lvl w:ilvl="8" w:tplc="0409001B" w:tentative="1">
      <w:start w:val="1"/>
      <w:numFmt w:val="lowerRoman"/>
      <w:lvlText w:val="%9."/>
      <w:lvlJc w:val="right"/>
      <w:pPr>
        <w:ind w:left="6912" w:hanging="180"/>
      </w:pPr>
      <w:rPr>
        <w:rFonts w:cs="Times New Roman"/>
      </w:rPr>
    </w:lvl>
  </w:abstractNum>
  <w:abstractNum w:abstractNumId="10">
    <w:nsid w:val="3CC34130"/>
    <w:multiLevelType w:val="hybridMultilevel"/>
    <w:tmpl w:val="0C2E8588"/>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1">
    <w:nsid w:val="45B873FA"/>
    <w:multiLevelType w:val="hybridMultilevel"/>
    <w:tmpl w:val="AC8285C6"/>
    <w:lvl w:ilvl="0" w:tplc="0409000F">
      <w:start w:val="1"/>
      <w:numFmt w:val="decimal"/>
      <w:lvlText w:val="%1."/>
      <w:lvlJc w:val="left"/>
      <w:pPr>
        <w:tabs>
          <w:tab w:val="num" w:pos="1152"/>
        </w:tabs>
        <w:ind w:left="1152" w:hanging="360"/>
      </w:pPr>
      <w:rPr>
        <w:rFonts w:cs="Times New Roman"/>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2">
    <w:nsid w:val="563208CE"/>
    <w:multiLevelType w:val="multilevel"/>
    <w:tmpl w:val="144AC6F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58BA0F1A"/>
    <w:multiLevelType w:val="hybridMultilevel"/>
    <w:tmpl w:val="0EBA510A"/>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nsid w:val="63172781"/>
    <w:multiLevelType w:val="hybridMultilevel"/>
    <w:tmpl w:val="9802FE9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6D8F451F"/>
    <w:multiLevelType w:val="hybridMultilevel"/>
    <w:tmpl w:val="F40ADEA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79673777"/>
    <w:multiLevelType w:val="hybridMultilevel"/>
    <w:tmpl w:val="FAECEE32"/>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ED514DD"/>
    <w:multiLevelType w:val="hybridMultilevel"/>
    <w:tmpl w:val="FEF80C70"/>
    <w:lvl w:ilvl="0" w:tplc="A64C43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14"/>
  </w:num>
  <w:num w:numId="3">
    <w:abstractNumId w:val="5"/>
  </w:num>
  <w:num w:numId="4">
    <w:abstractNumId w:val="11"/>
  </w:num>
  <w:num w:numId="5">
    <w:abstractNumId w:val="4"/>
  </w:num>
  <w:num w:numId="6">
    <w:abstractNumId w:val="15"/>
  </w:num>
  <w:num w:numId="7">
    <w:abstractNumId w:val="0"/>
  </w:num>
  <w:num w:numId="8">
    <w:abstractNumId w:val="3"/>
  </w:num>
  <w:num w:numId="9">
    <w:abstractNumId w:val="12"/>
  </w:num>
  <w:num w:numId="10">
    <w:abstractNumId w:val="8"/>
  </w:num>
  <w:num w:numId="11">
    <w:abstractNumId w:val="2"/>
  </w:num>
  <w:num w:numId="12">
    <w:abstractNumId w:val="13"/>
  </w:num>
  <w:num w:numId="13">
    <w:abstractNumId w:val="9"/>
  </w:num>
  <w:num w:numId="14">
    <w:abstractNumId w:val="7"/>
  </w:num>
  <w:num w:numId="15">
    <w:abstractNumId w:val="10"/>
  </w:num>
  <w:num w:numId="16">
    <w:abstractNumId w:val="1"/>
  </w:num>
  <w:num w:numId="17">
    <w:abstractNumId w:val="17"/>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rawingGridHorizontalSpacing w:val="100"/>
  <w:drawingGridVerticalSpacing w:val="136"/>
  <w:displayHorizontalDrawingGridEvery w:val="2"/>
  <w:displayVerticalDrawingGridEvery w:val="2"/>
  <w:noPunctuationKerning/>
  <w:characterSpacingControl w:val="doNotCompress"/>
  <w:hdrShapeDefaults>
    <o:shapedefaults v:ext="edit" spidmax="4102"/>
  </w:hdrShapeDefaults>
  <w:footnotePr>
    <w:footnote w:id="-1"/>
    <w:footnote w:id="0"/>
  </w:footnotePr>
  <w:endnotePr>
    <w:endnote w:id="-1"/>
    <w:endnote w:id="0"/>
  </w:endnotePr>
  <w:compat>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ttorneyName" w:val="橄捡ʍ՝찔搴"/>
    <w:docVar w:name="CaptionBoxStyle" w:val="_x000a_枌ޚ䮥枌㗐柝Ap✐✐宄柞㌈ʐᆀʐ闸慷闸慷"/>
    <w:docVar w:name="CourtAlignment" w:val="_x000a_枌ޚ䮥枌㗐柝Ap✐✐宄柞㌈ʐᆀʐ闸慷闸慷﯈ʐﮰʐ㸨Ϋﮜʐﮈʐﭰʐ﬈ܨﭜʐﬠܨרּʐ솤ʑאּʐ﬜ʐ﫜ʐ練ʐ煮ʐ쇀ʑ殺ʐꠠʙ樂ʐ㦘ʐ賂ʐ㋘ʐ擄ʐטּܨ卵ʐﭐܨʐﭨܨʐኜʌ᧜ʙ㤈ʐꊰ͜ﮈܨ隆ʐﮠܨ杻ʐ쇜ʑ聆ʐ횰Ϋʐ᪰ʐꋰ͜ʐʐ㌈ʐᆀʐ闸慷"/>
    <w:docVar w:name="CourtName" w:val="䔠柞ޚ㼜ʌꀀǉ㼜ʌ୤୴"/>
    <w:docVar w:name="FirmInFtr" w:val="http://schemas.openxmlformats.org/officeDocument/2006/relationships/endnotessleadings\Executive Office For Immigration Review Office of the Immigration Judge.dotdge.dot੤ʐ㫘ηʍ"/>
    <w:docVar w:name="FirmInSigBlkStyle" w:val="http://schemas.openxmlformats.org/officeDocument/2006/relationships/endnotessleadings\Executive Office For Immigration Review Office of the Immigration Judge.dotdge.dot੤ʐ㫘ηʍʍʀ"/>
    <w:docVar w:name="FirstLineNum" w:val="Ā"/>
    <w:docVar w:name="FirstPleadingLine" w:val="ĀĀ"/>
    <w:docVar w:name="Font" w:val="&lt;"/>
    <w:docVar w:name="IncludeDate" w:val="application/vnd.openxmlformats-officedocument.wordprocessingml.webSettings+xml͚䄂܅"/>
    <w:docVar w:name="IncludeLineNumbers" w:val="굤捕"/>
    <w:docVar w:name="JudgeName" w:val="굤捕s쀀ꀀʌ泌ʐᇀޝ䄳掁㠽掁羙掂䍬掁臛掂䞨掁羹掂肺掂箿掯䕑掁ꃼ掮ꄑ掮䟖掁猃掂ꅸ掮篶掯茓掁衪掁箿掯ֱ掃ꅸ掮ꐽ掮緩掂꓿掮꒭掮꒶掮䌎掁꓿掮꒭掮ꔪ掮ꆀ掮ꆖ掮笛掯笣掯褘掁籞掂篾掯笵掯筦掯筮掯筶掯綋掯箒掯箚掯箢掯Ш掃⺃掯繑掯箪掯瀋掂纄掯ꅸ掮箿掯篇掯绤掯胳掯箿掯贵掁苄掯灝掂篏掯篶掯萀掯㧶捷⽏掯⻯掯⼂掯⼞掯⼰掯账掁䓕捷䷄掮厁掮撔掮䉘掁蛔掯袘掯蕰掯觻掯谫掯谫掯豕掯还掁藫掯賭掯趙掯踶掯蹟掯顭掯鴒掯䄅掁䈐掁狧掂麍掯龊掯ꌱ掯辏掁瀩掂꜎掯꥗掯ꨀ掯ꪭ掯ꭟ掯⃠Ǆ朽朽朽朽朽朽朽朽朽朽ʐ䷠ʌ㚸ʌ㎜ʌ췔ʑ㬀ʌ㬜ʌ삜ʑ㫘η\w"/>
    <w:docVar w:name="LeftBorderStyle" w:val="굤捕s쀀ꀀʌ泌ʐᇀޝ䄳掁㠽掁羙掂䍬掁臛掂䞨掁羹掂肺掂箿掯䕑掁ꃼ掮ꄑ掮䟖掁猃掂ꅸ掮篶掯茓掁衪掁箿掯ֱ掃ꅸ掮ꐽ掮緩掂꓿掮꒭掮꒶掮䌎掁꓿掮꒭掮ꔪ掮ꆀ掮ꆖ掮笛掯笣掯褘掁籞掂篾掯笵掯筦掯筮掯筶掯綋掯箒掯箚掯箢掯Ш掃⺃掯繑掯箪掯瀋掂纄掯ꅸ掮箿掯篇掯绤掯胳掯箿掯贵掁苄掯灝掂篏掯篶掯萀掯㧶捷⽏掯⻯掯⼂掯⼞掯⼰掯账掁䓕捷䷄掮厁掮撔掮䉘掁蛔掯袘掯蕰掯觻掯谫掯谫掯豕掯还掁藫掯賭掯趙掯踶掯蹟掯顭掯鴒掯䄅掁䈐掁狧掂麍掯龊掯ꌱ掯辏掁瀩掂꜎掯꥗掯ꨀ掯ꪭ掯ꭟ掯⃠Ǆ朽朽朽朽朽朽朽朽朽朽ʐ䷠ʌ㚸ʌ㎜ʌ췔ʑ㬀ʌ㬜ʌ삜ʑ㫘η\w"/>
    <w:docVar w:name="LineNumIncByOne" w:val="&lt;6$*6066N$01N7%60N&lt;H66*766I0*666606%0660**6060慀ޙꞹ掂䦖㼴陦ↂ!℀懠ޙꞹ掂㼴陦ↂ!℀技ޙꞹ掂癢㼴陦ↂ!℀挠ޙꞹ掂ೈ㼴陦ↂ!℀揀ޙꞹ掂ꌮ㼴陦ↂ!℀摠ޙꞹ掂㦔㼴陦ↂ!℀斠ޙꞹ掂쿺㼴陦ↂ!℀晀ޙꞹ掂晠㼴陦ↂ!℀漀ޙꞹ掂ﳆ㼴陦ↂ!℀因ޝꞹ掂쳕ܡ亯_x000a_$%ÿ䤟}á腏½僀M뮛Y撀¢걋Æ雷Fÿÿá䤟}_x000a__x000a_%耀＀dЀЀ＀＀慸䧀͜癢㼴陦ↂ!℀挠ޙꞹ掂ೈ㼴陦ↂ!℀揀ޙꞹ掂ꌮ㼴陦ↂ!℀摠ޙꞹ掂㦔㼴陦ↂ!℀斠ޙꞹ掂쿺㼴陦ↂ!℀晀ޙꞹ掂晠㼴陦ↂ!℀漀ޙꞹ掂ﳆ㼴陦ↂ!℀因ޝÿÿá䤟}_x000a__x000a_%耀＀dЀЀ＀＀慸䧀͜"/>
    <w:docVar w:name="LineSpacing" w:val="굤捕s쀀ꀀʌ泌ʐᇀޝ䄳掁㠽掁羙掂䍬掁臛掂䞨掁羹掂肺掂箿掯䕑掁ꃼ掮ꄑ掮䟖掁猃掂ꅸ掮篶掯茓掁衪掁箿掯ֱ掃ꅸ掮ꐽ掮緩掂꓿掮꒭掮꒶掮䌎掁꓿掮꒭掮ꔪ掮ꆀ掮ꆖ掮笛掯笣掯褘掁籞掂篾掯笵掯筦掯筮掯筶掯綋掯箒掯箚掯箢掯Ш掃⺃掯繑掯箪掯瀋掂纄掯ꅸ掮箿掯篇掯绤掯胳掯箿掯贵掁苄掯灝掂篏掯篶掯萀掯㧶捷⽏掯⻯掯⼂掯⼞掯⼰掯账掁䓕捷䷄掮厁掮撔掮䉘掁蛔掯袘掯蕰掯觻掯谫掯谫掯豕掯还掁藫掯賭掯趙掯踶掯蹟掯顭掯鴒掯䄅掁䈐掁狧掂麍掯龊掯ꌱ掯辏掁瀩掂꜎掯꥗掯ꨀ掯ꪭ掯ꭟ掯⃠Ǆ朽朽朽朽朽朽朽朽朽朽ʐ䷠ʌ㚸ʌ㎜ʌ췔ʑ㬀ʌ㬜ʌ삜ʑ㫘η\w㬜ʌ삜ʑ㫘η\william\AppData"/>
    <w:docVar w:name="LinesPerPage" w:val="&lt;6$*6066N$01N7%60N&lt;H66*766I0*666606%0660**6060慀ޙꞹ掂䦖㼴陦ↂ!℀懠ޙꞹ掂㼴陦ↂ!℀技ޙꞹ掂癢㼴陦ↂ!℀挠ޙꞹ掂ೈ㼴陦ↂ!℀揀ޙꞹ掂ꌮ㼴陦ↂ!℀摠ޙꞹ掂㦔㼴陦ↂ!℀斠ޙꞹ掂쿺㼴陦ↂ!℀晀ޙꞹ掂晠㼴陦ↂ!℀漀ޙꞹ掂ﳆ㼴陦ↂ!℀因ޝꞹ掂쳕ܡ亯_x000a_$%ÿ䤟}á腏½僀M뮛Y撀¢걋Æ雷Fÿÿá䤟}_x000a__x000a_%耀＀dЀЀ＀＀慸䧀͜癢㼴陦ↂ!℀挠ޙꞹ掂ೈ㼴陦ↂ!℀揀ޙꞹ掂ꌮ㼴陦ↂ!℀摠ޙꞹ掂㦔㼴陦ↂ!℀斠ޙꞹ掂쿺㼴陦ↂ!℀晀ޙꞹ掂晠㼴陦ↂ!℀漀ޙꞹ掂ﳆ㼴陦ↂ!℀因ޝÿÿá䤟}_x000a__x000a_%耀＀dЀЀ＀＀慸䧀͜℀漀ޙꞹ掂ﳆ㼴陦ↂ!℀因ޝꞹ掂쳕ܡ亯"/>
    <w:docVar w:name="PageNumsInFtr" w:val="x柉丼柠䷼柠Ұx柉䰜柠2틴ǒx柉䰜柠2퍴ǒx柉䰜柠2폴ǒx柉䰜柠2푴ǒ_x000a_akYÅ틀ǒ팔ǒ퍨ǒ펼"/>
    <w:docVar w:name="RightBorderStyle" w:val="굤捕s쀀ꀀʌ泌ʐᇀޝ䄳掁㠽掁羙掂䍬掁臛掂䞨掁羹掂肺掂箿掯䕑掁ꃼ掮ꄑ掮䟖掁猃掂ꅸ掮篶掯茓掁衪掁箿掯ֱ掃ꅸ掮ꐽ掮緩掂꓿掮꒭掮꒶掮䌎掁꓿掮꒭掮ꔪ掮ꆀ掮ꆖ掮笛掯笣掯褘掁籞掂篾掯笵掯筦掯筮掯筶掯綋掯箒掯箚掯箢掯Ш掃⺃掯繑掯箪掯瀋掂纄掯ꅸ掮箿掯篇掯绤掯胳掯箿掯贵掁苄掯灝掂篏掯篶掯萀掯㧶捷⽏掯⻯掯⼂掯⼞掯⼰掯账掁䓕捷䷄掮厁掮撔掮䉘掁蛔掯袘掯蕰掯觻掯谫掯谫掯豕掯还掁藫掯賭掯趙掯踶掯蹟掯顭掯鴒掯䄅掁䈐掁狧掂麍掯龊掯ꌱ掯辏掁瀩掂꜎掯꥗掯ꨀ掯ꪭ掯ꭟ掯⃠Ǆ朽朽朽朽朽朽朽朽朽朽ʐ䷠ʌ㚸ʌ㎜ʌ췔ʑ㬀ʌ㬜ʌ삜ʑ㫘η\w㬜ʌ삜ʑ㫘η\william\AppData"/>
    <w:docVar w:name="SigBlkYes" w:val="x柉丼柠䷼柠Ұx柉䰜柠2틴ǒx柉䰜柠2퍴ǒx柉䰜柠2폴ǒx柉䰜柠2푴ǒ_x000a_akYÅ틀ǒ팔ǒ퍨ǒ펼ﮄ惘᛫▶ᩊ靬᭒䦭ᝪ䟕涔剝햝♞表맛미虭ﾊ⼺퍯俯♮즳歐鬄炷稄㋩঴땼滉䟒嗪弗Ŷ郜숯啍᠗뾁㗝㊦᦮뙿氬痂时Ɑꍑ苽峼沯﹙䘾뭴薃窟雼ꝱ祪쵹ᾘ썚᭄㪶蛕橃ꄚٙ궎旓嶠＄౼ផ歡긢킩ࢽᘭ⃊巸䎠棓潫젚꩕ຟ龴ꉋ冖䚚笛᣿ꁗ䣣঎킀ศ彆┪㇬䬶朙ㆭ䪯渓㯧禌颽뭖ⓛ谭匞檂ﭵ໘퇲◝᩠췜치׉㼌戀耦ひ꟫车踀⥶ݠΰ䍪╢쏡ӡ몧唲쇷ꛄꇿ欒姝ﺕᆀ詬꟫푧綽廄驃ꇇﵼ┌銤綾݃ẟ힋胃졯嬿뛘迎䜷倵츏屮᢬弾퟽돍굘蜧ߚæ᫕╊봵︖⡣巒漬滔諌첫䝣㼿뎛몌嘾唢담艿墺햅䙜鷍惀쉥孔떥鼝檯ኈﰲ㜩隽୴࿳ቝ遛䰨瀆㻓췼枥薎淋笄쟫↣ඪ滅۟ꌫ䎚鍠뜸隌ܑ᳗ꞓ抚偓沵ﴸꆛ뵤玣యꪙ鬭壬쮚☜㩨业ࢵﰸ赀盧实㜳国缝ր⌃歡"/>
    <w:docVar w:name="SignWith" w:val="&lt;6$*6066N$01N7%60N&lt;H66*766I0*666606%0660**6060慀ޙꞹ掂䦖㼴陦ↂ!℀懠ޙꞹ掂㼴陦ↂ!℀技ޙꞹ掂癢㼴陦ↂ!℀挠ޙꞹ掂ೈ㼴陦ↂ!℀揀ޙꞹ掂ꌮ㼴陦ↂ!℀摠ޙꞹ掂㦔㼴陦ↂ!℀斠ޙꞹ掂쿺㼴陦ↂ!℀晀ޙꞹ掂晠㼴陦ↂ!℀漀ޙꞹ掂ﳆ㼴陦ↂ!℀因ޝꞹ掂쳕ܡ亯_x000a_$%ÿ䤟}á腏½僀M뮛Y撀¢걋Æ雷Fÿÿá䤟}_x000a__x000a_%耀＀dЀЀ＀＀慸䧀͜癢㼴陦ↂ!℀挠ޙꞹ掂ೈ㼴陦ↂ!℀揀ޙꞹ掂ꌮ㼴陦ↂ!℀摠ޙꞹ掂㦔㼴陦ↂ!℀斠ޙꞹ掂쿺㼴陦ↂ!℀晀ޙꞹ掂晠㼴陦ↂ!℀漀ޙꞹ掂ﳆ㼴陦ↂ!℀因ޝÿÿá䤟}_x000a__x000a_%耀＀dЀЀ＀＀慸䧀͜℀漀ޙꞹ掂ﳆ㼴陦ↂ!℀因ޝꞹ掂쳕ܡ亯"/>
    <w:docVar w:name="SummaryInFtr" w:val="犸柙ꚴ柙낔柙舄犸柙犸柙犸柙犸柙坎xŶ5ᤙ;Ŷ&lt;AЀl˳˴ᤍ鏆˵˶鏆˻ך˾ۄ̀ۄ̵Ԟη౏ϫ౏϶鍉Ϸ鍉ю֛̌֜x홒֝֞܁ܨ榛ܩ_x000a_斵ܱ恈ৎશʾୢՍୣךൊ൓۲๎Ϩສ౟ໜ鍉༼ஔག̜གྷཆཉêᆨ۲ᆩ鍉ᕄ鍉ᕆ鍉ᕈ۲ᕊ鍉᜖첡឴៹៺៻ᨖ鍉ᨫᨰЉᨺ"/>
  </w:docVars>
  <w:rsids>
    <w:rsidRoot w:val="00397D9C"/>
    <w:rsid w:val="00001AA2"/>
    <w:rsid w:val="00004BFA"/>
    <w:rsid w:val="00033D18"/>
    <w:rsid w:val="00047531"/>
    <w:rsid w:val="00053E99"/>
    <w:rsid w:val="00075E6B"/>
    <w:rsid w:val="00086C0A"/>
    <w:rsid w:val="0009197A"/>
    <w:rsid w:val="000978C4"/>
    <w:rsid w:val="000A4976"/>
    <w:rsid w:val="000D6D37"/>
    <w:rsid w:val="000E117D"/>
    <w:rsid w:val="000F0DF3"/>
    <w:rsid w:val="00104F19"/>
    <w:rsid w:val="001110CD"/>
    <w:rsid w:val="0012196A"/>
    <w:rsid w:val="001303D6"/>
    <w:rsid w:val="00130497"/>
    <w:rsid w:val="0013063D"/>
    <w:rsid w:val="00137A7B"/>
    <w:rsid w:val="0015001D"/>
    <w:rsid w:val="00160C0A"/>
    <w:rsid w:val="0017620C"/>
    <w:rsid w:val="001810FD"/>
    <w:rsid w:val="00183B28"/>
    <w:rsid w:val="001B6953"/>
    <w:rsid w:val="001C174B"/>
    <w:rsid w:val="001D68E6"/>
    <w:rsid w:val="001D7FBE"/>
    <w:rsid w:val="002025BF"/>
    <w:rsid w:val="0021028B"/>
    <w:rsid w:val="00212960"/>
    <w:rsid w:val="00221CF1"/>
    <w:rsid w:val="00234131"/>
    <w:rsid w:val="002450B2"/>
    <w:rsid w:val="00252643"/>
    <w:rsid w:val="002631FD"/>
    <w:rsid w:val="002751F7"/>
    <w:rsid w:val="002769ED"/>
    <w:rsid w:val="00287B29"/>
    <w:rsid w:val="002A19C0"/>
    <w:rsid w:val="002D37FA"/>
    <w:rsid w:val="002D762E"/>
    <w:rsid w:val="002F014E"/>
    <w:rsid w:val="00322E19"/>
    <w:rsid w:val="00331D7B"/>
    <w:rsid w:val="00367D48"/>
    <w:rsid w:val="003756FC"/>
    <w:rsid w:val="00397D9C"/>
    <w:rsid w:val="003A3D0B"/>
    <w:rsid w:val="003B2ACA"/>
    <w:rsid w:val="003C66C5"/>
    <w:rsid w:val="003D34EB"/>
    <w:rsid w:val="003D64F7"/>
    <w:rsid w:val="00451A13"/>
    <w:rsid w:val="00453D06"/>
    <w:rsid w:val="00460A36"/>
    <w:rsid w:val="004618C0"/>
    <w:rsid w:val="00473119"/>
    <w:rsid w:val="004A4975"/>
    <w:rsid w:val="004A6460"/>
    <w:rsid w:val="004B1C02"/>
    <w:rsid w:val="004B506F"/>
    <w:rsid w:val="004B5625"/>
    <w:rsid w:val="004B6817"/>
    <w:rsid w:val="004C6110"/>
    <w:rsid w:val="004E5B1C"/>
    <w:rsid w:val="004E785F"/>
    <w:rsid w:val="00516A8D"/>
    <w:rsid w:val="0051720E"/>
    <w:rsid w:val="00526276"/>
    <w:rsid w:val="00542580"/>
    <w:rsid w:val="00550976"/>
    <w:rsid w:val="00551203"/>
    <w:rsid w:val="005568B0"/>
    <w:rsid w:val="00562771"/>
    <w:rsid w:val="00592D11"/>
    <w:rsid w:val="005A0701"/>
    <w:rsid w:val="005B5752"/>
    <w:rsid w:val="005B7D5C"/>
    <w:rsid w:val="005C3F66"/>
    <w:rsid w:val="005C580F"/>
    <w:rsid w:val="005C650C"/>
    <w:rsid w:val="005D288D"/>
    <w:rsid w:val="005D758A"/>
    <w:rsid w:val="005E4EF1"/>
    <w:rsid w:val="005F086B"/>
    <w:rsid w:val="00606BC9"/>
    <w:rsid w:val="00607858"/>
    <w:rsid w:val="00610EF8"/>
    <w:rsid w:val="00615341"/>
    <w:rsid w:val="006206CD"/>
    <w:rsid w:val="00665B02"/>
    <w:rsid w:val="00667995"/>
    <w:rsid w:val="006939F1"/>
    <w:rsid w:val="006B090E"/>
    <w:rsid w:val="006E7F3A"/>
    <w:rsid w:val="006F16B7"/>
    <w:rsid w:val="007207EC"/>
    <w:rsid w:val="007475CC"/>
    <w:rsid w:val="007529C5"/>
    <w:rsid w:val="007723E8"/>
    <w:rsid w:val="007A2D63"/>
    <w:rsid w:val="007D1C3C"/>
    <w:rsid w:val="00823A1D"/>
    <w:rsid w:val="00835E49"/>
    <w:rsid w:val="00847667"/>
    <w:rsid w:val="0086042D"/>
    <w:rsid w:val="008835F4"/>
    <w:rsid w:val="008A1C96"/>
    <w:rsid w:val="008D20D4"/>
    <w:rsid w:val="0090246B"/>
    <w:rsid w:val="009065B7"/>
    <w:rsid w:val="00925DD5"/>
    <w:rsid w:val="00957C3B"/>
    <w:rsid w:val="009701A7"/>
    <w:rsid w:val="0099253F"/>
    <w:rsid w:val="00994095"/>
    <w:rsid w:val="00A14101"/>
    <w:rsid w:val="00A1653C"/>
    <w:rsid w:val="00A636EE"/>
    <w:rsid w:val="00A7531D"/>
    <w:rsid w:val="00A86224"/>
    <w:rsid w:val="00AC1335"/>
    <w:rsid w:val="00AD20C2"/>
    <w:rsid w:val="00AF7D0C"/>
    <w:rsid w:val="00B02A79"/>
    <w:rsid w:val="00B111D1"/>
    <w:rsid w:val="00B40970"/>
    <w:rsid w:val="00B415E1"/>
    <w:rsid w:val="00B46557"/>
    <w:rsid w:val="00B50AAB"/>
    <w:rsid w:val="00B7600B"/>
    <w:rsid w:val="00B77CEB"/>
    <w:rsid w:val="00B85650"/>
    <w:rsid w:val="00B864F1"/>
    <w:rsid w:val="00BD5095"/>
    <w:rsid w:val="00BE1DA6"/>
    <w:rsid w:val="00BE5887"/>
    <w:rsid w:val="00C0293C"/>
    <w:rsid w:val="00C233FD"/>
    <w:rsid w:val="00C336C3"/>
    <w:rsid w:val="00C40DEE"/>
    <w:rsid w:val="00C41182"/>
    <w:rsid w:val="00C41595"/>
    <w:rsid w:val="00C52D88"/>
    <w:rsid w:val="00C62342"/>
    <w:rsid w:val="00C705CA"/>
    <w:rsid w:val="00C77E15"/>
    <w:rsid w:val="00CA0EB2"/>
    <w:rsid w:val="00CA55A2"/>
    <w:rsid w:val="00CC599F"/>
    <w:rsid w:val="00CD6798"/>
    <w:rsid w:val="00CE2191"/>
    <w:rsid w:val="00CF3008"/>
    <w:rsid w:val="00D032B4"/>
    <w:rsid w:val="00D04119"/>
    <w:rsid w:val="00D65719"/>
    <w:rsid w:val="00D74AEC"/>
    <w:rsid w:val="00D75245"/>
    <w:rsid w:val="00D778D8"/>
    <w:rsid w:val="00D8371A"/>
    <w:rsid w:val="00D878B3"/>
    <w:rsid w:val="00DA3C5D"/>
    <w:rsid w:val="00DD5275"/>
    <w:rsid w:val="00E21835"/>
    <w:rsid w:val="00E3367B"/>
    <w:rsid w:val="00E62D13"/>
    <w:rsid w:val="00EB0E81"/>
    <w:rsid w:val="00EC1357"/>
    <w:rsid w:val="00ED02F3"/>
    <w:rsid w:val="00ED0D0C"/>
    <w:rsid w:val="00ED23A5"/>
    <w:rsid w:val="00ED457E"/>
    <w:rsid w:val="00ED702F"/>
    <w:rsid w:val="00EE78F5"/>
    <w:rsid w:val="00F01EE0"/>
    <w:rsid w:val="00F05086"/>
    <w:rsid w:val="00F1424D"/>
    <w:rsid w:val="00F358E2"/>
    <w:rsid w:val="00F37C36"/>
    <w:rsid w:val="00F47F01"/>
    <w:rsid w:val="00F53BCC"/>
    <w:rsid w:val="00F653E8"/>
    <w:rsid w:val="00F84EEC"/>
    <w:rsid w:val="00FB275B"/>
    <w:rsid w:val="00FB435B"/>
    <w:rsid w:val="00FE59E9"/>
    <w:rsid w:val="00FF7844"/>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102"/>
    <o:shapelayout v:ext="edit">
      <o:idmap v:ext="edit" data="1"/>
    </o:shapelayout>
  </w:shapeDefaults>
  <w:decimalSymbol w:val="."/>
  <w:listSeparator w:val=","/>
  <w14:docId w14:val="332B9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752"/>
    <w:pPr>
      <w:spacing w:line="508" w:lineRule="exact"/>
    </w:pPr>
  </w:style>
  <w:style w:type="paragraph" w:styleId="Heading1">
    <w:name w:val="heading 1"/>
    <w:basedOn w:val="Normal"/>
    <w:link w:val="Heading1Char"/>
    <w:uiPriority w:val="9"/>
    <w:qFormat/>
    <w:locked/>
    <w:rsid w:val="00C52D88"/>
    <w:pPr>
      <w:spacing w:after="150" w:line="240" w:lineRule="auto"/>
      <w:outlineLvl w:val="0"/>
    </w:pPr>
    <w:rPr>
      <w:rFonts w:ascii="Arial Black" w:hAnsi="Arial Black"/>
      <w:color w:val="000000"/>
      <w:kern w:val="36"/>
      <w:sz w:val="36"/>
      <w:szCs w:val="36"/>
    </w:rPr>
  </w:style>
  <w:style w:type="paragraph" w:styleId="Heading2">
    <w:name w:val="heading 2"/>
    <w:basedOn w:val="Normal"/>
    <w:link w:val="Heading2Char"/>
    <w:uiPriority w:val="9"/>
    <w:qFormat/>
    <w:locked/>
    <w:rsid w:val="00C52D88"/>
    <w:pPr>
      <w:spacing w:line="240" w:lineRule="auto"/>
      <w:outlineLvl w:val="1"/>
    </w:pPr>
    <w:rPr>
      <w:rFonts w:ascii="Arial Black" w:hAnsi="Arial Black"/>
      <w:color w:val="00000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Spacing">
    <w:name w:val="Single Spacing"/>
    <w:basedOn w:val="Normal"/>
    <w:uiPriority w:val="99"/>
    <w:rsid w:val="005B5752"/>
    <w:pPr>
      <w:spacing w:line="254" w:lineRule="exact"/>
    </w:pPr>
  </w:style>
  <w:style w:type="paragraph" w:customStyle="1" w:styleId="15Spacing">
    <w:name w:val="1.5 Spacing"/>
    <w:basedOn w:val="Normal"/>
    <w:uiPriority w:val="99"/>
    <w:rsid w:val="005B5752"/>
    <w:pPr>
      <w:spacing w:line="381" w:lineRule="exact"/>
    </w:pPr>
  </w:style>
  <w:style w:type="paragraph" w:customStyle="1" w:styleId="DoubleSpacing">
    <w:name w:val="Double Spacing"/>
    <w:basedOn w:val="Normal"/>
    <w:uiPriority w:val="99"/>
    <w:rsid w:val="005B5752"/>
  </w:style>
  <w:style w:type="paragraph" w:customStyle="1" w:styleId="AttorneyName">
    <w:name w:val="Attorney Name"/>
    <w:basedOn w:val="SingleSpacing"/>
    <w:uiPriority w:val="99"/>
    <w:rsid w:val="005B5752"/>
  </w:style>
  <w:style w:type="paragraph" w:customStyle="1" w:styleId="FirmName">
    <w:name w:val="Firm Name"/>
    <w:basedOn w:val="SingleSpacing"/>
    <w:uiPriority w:val="99"/>
    <w:rsid w:val="005B5752"/>
    <w:pPr>
      <w:jc w:val="center"/>
    </w:pPr>
  </w:style>
  <w:style w:type="paragraph" w:customStyle="1" w:styleId="SignatureBlock">
    <w:name w:val="Signature Block"/>
    <w:basedOn w:val="SingleSpacing"/>
    <w:uiPriority w:val="99"/>
    <w:rsid w:val="005B5752"/>
    <w:pPr>
      <w:ind w:left="4680"/>
    </w:pPr>
  </w:style>
  <w:style w:type="paragraph" w:styleId="Header">
    <w:name w:val="header"/>
    <w:basedOn w:val="Normal"/>
    <w:link w:val="HeaderChar"/>
    <w:uiPriority w:val="99"/>
    <w:rsid w:val="005B5752"/>
    <w:pPr>
      <w:tabs>
        <w:tab w:val="center" w:pos="4320"/>
        <w:tab w:val="right" w:pos="8640"/>
      </w:tabs>
    </w:pPr>
  </w:style>
  <w:style w:type="character" w:customStyle="1" w:styleId="HeaderChar">
    <w:name w:val="Header Char"/>
    <w:basedOn w:val="DefaultParagraphFont"/>
    <w:link w:val="Header"/>
    <w:uiPriority w:val="99"/>
    <w:semiHidden/>
    <w:rsid w:val="00A36326"/>
    <w:rPr>
      <w:sz w:val="20"/>
      <w:szCs w:val="20"/>
    </w:rPr>
  </w:style>
  <w:style w:type="paragraph" w:styleId="Footer">
    <w:name w:val="footer"/>
    <w:basedOn w:val="Normal"/>
    <w:link w:val="FooterChar"/>
    <w:uiPriority w:val="99"/>
    <w:rsid w:val="005B5752"/>
    <w:pPr>
      <w:tabs>
        <w:tab w:val="center" w:pos="4320"/>
        <w:tab w:val="right" w:pos="8640"/>
      </w:tabs>
    </w:pPr>
  </w:style>
  <w:style w:type="character" w:customStyle="1" w:styleId="FooterChar">
    <w:name w:val="Footer Char"/>
    <w:basedOn w:val="DefaultParagraphFont"/>
    <w:link w:val="Footer"/>
    <w:uiPriority w:val="99"/>
    <w:semiHidden/>
    <w:rsid w:val="00A36326"/>
    <w:rPr>
      <w:sz w:val="20"/>
      <w:szCs w:val="20"/>
    </w:rPr>
  </w:style>
  <w:style w:type="paragraph" w:styleId="BodyText">
    <w:name w:val="Body Text"/>
    <w:basedOn w:val="Normal"/>
    <w:link w:val="BodyTextChar"/>
    <w:uiPriority w:val="99"/>
    <w:rsid w:val="005B5752"/>
    <w:pPr>
      <w:spacing w:line="240" w:lineRule="auto"/>
    </w:pPr>
    <w:rPr>
      <w:sz w:val="24"/>
    </w:rPr>
  </w:style>
  <w:style w:type="character" w:customStyle="1" w:styleId="BodyTextChar">
    <w:name w:val="Body Text Char"/>
    <w:basedOn w:val="DefaultParagraphFont"/>
    <w:link w:val="BodyText"/>
    <w:uiPriority w:val="99"/>
    <w:semiHidden/>
    <w:rsid w:val="00A36326"/>
    <w:rPr>
      <w:sz w:val="20"/>
      <w:szCs w:val="20"/>
    </w:rPr>
  </w:style>
  <w:style w:type="paragraph" w:styleId="Title">
    <w:name w:val="Title"/>
    <w:basedOn w:val="Normal"/>
    <w:link w:val="TitleChar"/>
    <w:uiPriority w:val="99"/>
    <w:qFormat/>
    <w:rsid w:val="005B5752"/>
    <w:pPr>
      <w:spacing w:line="240" w:lineRule="auto"/>
      <w:jc w:val="center"/>
    </w:pPr>
    <w:rPr>
      <w:b/>
      <w:sz w:val="22"/>
    </w:rPr>
  </w:style>
  <w:style w:type="character" w:customStyle="1" w:styleId="TitleChar">
    <w:name w:val="Title Char"/>
    <w:basedOn w:val="DefaultParagraphFont"/>
    <w:link w:val="Title"/>
    <w:uiPriority w:val="10"/>
    <w:rsid w:val="00A36326"/>
    <w:rPr>
      <w:rFonts w:ascii="Cambria" w:eastAsia="Times New Roman" w:hAnsi="Cambria" w:cs="Times New Roman"/>
      <w:b/>
      <w:bCs/>
      <w:kern w:val="28"/>
      <w:sz w:val="32"/>
      <w:szCs w:val="32"/>
    </w:rPr>
  </w:style>
  <w:style w:type="paragraph" w:styleId="Caption">
    <w:name w:val="caption"/>
    <w:basedOn w:val="Normal"/>
    <w:next w:val="Normal"/>
    <w:uiPriority w:val="99"/>
    <w:qFormat/>
    <w:rsid w:val="005B5752"/>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alloonText">
    <w:name w:val="Balloon Text"/>
    <w:basedOn w:val="Normal"/>
    <w:link w:val="BalloonTextChar"/>
    <w:uiPriority w:val="99"/>
    <w:semiHidden/>
    <w:rsid w:val="00607858"/>
    <w:rPr>
      <w:rFonts w:ascii="Tahoma" w:hAnsi="Tahoma" w:cs="Tahoma"/>
      <w:sz w:val="16"/>
      <w:szCs w:val="16"/>
    </w:rPr>
  </w:style>
  <w:style w:type="character" w:customStyle="1" w:styleId="BalloonTextChar">
    <w:name w:val="Balloon Text Char"/>
    <w:basedOn w:val="DefaultParagraphFont"/>
    <w:link w:val="BalloonText"/>
    <w:uiPriority w:val="99"/>
    <w:semiHidden/>
    <w:rsid w:val="00A36326"/>
    <w:rPr>
      <w:sz w:val="0"/>
      <w:szCs w:val="0"/>
    </w:rPr>
  </w:style>
  <w:style w:type="character" w:styleId="FootnoteReference">
    <w:name w:val="footnote reference"/>
    <w:basedOn w:val="DefaultParagraphFont"/>
    <w:uiPriority w:val="99"/>
    <w:semiHidden/>
    <w:rsid w:val="00473119"/>
    <w:rPr>
      <w:rFonts w:cs="Times New Roman"/>
      <w:vertAlign w:val="superscript"/>
    </w:rPr>
  </w:style>
  <w:style w:type="paragraph" w:styleId="FootnoteText">
    <w:name w:val="footnote text"/>
    <w:basedOn w:val="Normal"/>
    <w:link w:val="FootnoteTextChar"/>
    <w:uiPriority w:val="99"/>
    <w:unhideWhenUsed/>
    <w:rsid w:val="002769ED"/>
    <w:pPr>
      <w:spacing w:line="240" w:lineRule="auto"/>
    </w:pPr>
    <w:rPr>
      <w:sz w:val="24"/>
      <w:szCs w:val="24"/>
    </w:rPr>
  </w:style>
  <w:style w:type="character" w:customStyle="1" w:styleId="FootnoteTextChar">
    <w:name w:val="Footnote Text Char"/>
    <w:basedOn w:val="DefaultParagraphFont"/>
    <w:link w:val="FootnoteText"/>
    <w:uiPriority w:val="99"/>
    <w:rsid w:val="002769ED"/>
    <w:rPr>
      <w:sz w:val="24"/>
      <w:szCs w:val="24"/>
    </w:rPr>
  </w:style>
  <w:style w:type="paragraph" w:styleId="ListParagraph">
    <w:name w:val="List Paragraph"/>
    <w:basedOn w:val="Normal"/>
    <w:uiPriority w:val="34"/>
    <w:qFormat/>
    <w:rsid w:val="00C77E15"/>
    <w:pPr>
      <w:ind w:left="720"/>
      <w:contextualSpacing/>
    </w:pPr>
  </w:style>
  <w:style w:type="character" w:customStyle="1" w:styleId="Heading1Char">
    <w:name w:val="Heading 1 Char"/>
    <w:basedOn w:val="DefaultParagraphFont"/>
    <w:link w:val="Heading1"/>
    <w:uiPriority w:val="9"/>
    <w:rsid w:val="00C52D88"/>
    <w:rPr>
      <w:rFonts w:ascii="Arial Black" w:hAnsi="Arial Black"/>
      <w:color w:val="000000"/>
      <w:kern w:val="36"/>
      <w:sz w:val="36"/>
      <w:szCs w:val="36"/>
    </w:rPr>
  </w:style>
  <w:style w:type="character" w:customStyle="1" w:styleId="Heading2Char">
    <w:name w:val="Heading 2 Char"/>
    <w:basedOn w:val="DefaultParagraphFont"/>
    <w:link w:val="Heading2"/>
    <w:uiPriority w:val="9"/>
    <w:rsid w:val="00C52D88"/>
    <w:rPr>
      <w:rFonts w:ascii="Arial Black" w:hAnsi="Arial Black"/>
      <w:color w:val="000000"/>
      <w:sz w:val="27"/>
      <w:szCs w:val="27"/>
    </w:rPr>
  </w:style>
  <w:style w:type="paragraph" w:styleId="NormalWeb">
    <w:name w:val="Normal (Web)"/>
    <w:basedOn w:val="Normal"/>
    <w:uiPriority w:val="99"/>
    <w:semiHidden/>
    <w:unhideWhenUsed/>
    <w:rsid w:val="00C52D88"/>
    <w:pPr>
      <w:spacing w:before="100" w:beforeAutospacing="1" w:after="100" w:afterAutospacing="1" w:line="240" w:lineRule="auto"/>
    </w:pPr>
    <w:rPr>
      <w:sz w:val="24"/>
      <w:szCs w:val="24"/>
    </w:rPr>
  </w:style>
  <w:style w:type="character" w:styleId="Hyperlink">
    <w:name w:val="Hyperlink"/>
    <w:basedOn w:val="DefaultParagraphFont"/>
    <w:uiPriority w:val="99"/>
    <w:semiHidden/>
    <w:unhideWhenUsed/>
    <w:rsid w:val="00075E6B"/>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752"/>
    <w:pPr>
      <w:spacing w:line="508" w:lineRule="exact"/>
    </w:pPr>
  </w:style>
  <w:style w:type="paragraph" w:styleId="Heading1">
    <w:name w:val="heading 1"/>
    <w:basedOn w:val="Normal"/>
    <w:link w:val="Heading1Char"/>
    <w:uiPriority w:val="9"/>
    <w:qFormat/>
    <w:locked/>
    <w:rsid w:val="00C52D88"/>
    <w:pPr>
      <w:spacing w:after="150" w:line="240" w:lineRule="auto"/>
      <w:outlineLvl w:val="0"/>
    </w:pPr>
    <w:rPr>
      <w:rFonts w:ascii="Arial Black" w:hAnsi="Arial Black"/>
      <w:color w:val="000000"/>
      <w:kern w:val="36"/>
      <w:sz w:val="36"/>
      <w:szCs w:val="36"/>
    </w:rPr>
  </w:style>
  <w:style w:type="paragraph" w:styleId="Heading2">
    <w:name w:val="heading 2"/>
    <w:basedOn w:val="Normal"/>
    <w:link w:val="Heading2Char"/>
    <w:uiPriority w:val="9"/>
    <w:qFormat/>
    <w:locked/>
    <w:rsid w:val="00C52D88"/>
    <w:pPr>
      <w:spacing w:line="240" w:lineRule="auto"/>
      <w:outlineLvl w:val="1"/>
    </w:pPr>
    <w:rPr>
      <w:rFonts w:ascii="Arial Black" w:hAnsi="Arial Black"/>
      <w:color w:val="00000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Spacing">
    <w:name w:val="Single Spacing"/>
    <w:basedOn w:val="Normal"/>
    <w:uiPriority w:val="99"/>
    <w:rsid w:val="005B5752"/>
    <w:pPr>
      <w:spacing w:line="254" w:lineRule="exact"/>
    </w:pPr>
  </w:style>
  <w:style w:type="paragraph" w:customStyle="1" w:styleId="15Spacing">
    <w:name w:val="1.5 Spacing"/>
    <w:basedOn w:val="Normal"/>
    <w:uiPriority w:val="99"/>
    <w:rsid w:val="005B5752"/>
    <w:pPr>
      <w:spacing w:line="381" w:lineRule="exact"/>
    </w:pPr>
  </w:style>
  <w:style w:type="paragraph" w:customStyle="1" w:styleId="DoubleSpacing">
    <w:name w:val="Double Spacing"/>
    <w:basedOn w:val="Normal"/>
    <w:uiPriority w:val="99"/>
    <w:rsid w:val="005B5752"/>
  </w:style>
  <w:style w:type="paragraph" w:customStyle="1" w:styleId="AttorneyName">
    <w:name w:val="Attorney Name"/>
    <w:basedOn w:val="SingleSpacing"/>
    <w:uiPriority w:val="99"/>
    <w:rsid w:val="005B5752"/>
  </w:style>
  <w:style w:type="paragraph" w:customStyle="1" w:styleId="FirmName">
    <w:name w:val="Firm Name"/>
    <w:basedOn w:val="SingleSpacing"/>
    <w:uiPriority w:val="99"/>
    <w:rsid w:val="005B5752"/>
    <w:pPr>
      <w:jc w:val="center"/>
    </w:pPr>
  </w:style>
  <w:style w:type="paragraph" w:customStyle="1" w:styleId="SignatureBlock">
    <w:name w:val="Signature Block"/>
    <w:basedOn w:val="SingleSpacing"/>
    <w:uiPriority w:val="99"/>
    <w:rsid w:val="005B5752"/>
    <w:pPr>
      <w:ind w:left="4680"/>
    </w:pPr>
  </w:style>
  <w:style w:type="paragraph" w:styleId="Header">
    <w:name w:val="header"/>
    <w:basedOn w:val="Normal"/>
    <w:link w:val="HeaderChar"/>
    <w:uiPriority w:val="99"/>
    <w:rsid w:val="005B5752"/>
    <w:pPr>
      <w:tabs>
        <w:tab w:val="center" w:pos="4320"/>
        <w:tab w:val="right" w:pos="8640"/>
      </w:tabs>
    </w:pPr>
  </w:style>
  <w:style w:type="character" w:customStyle="1" w:styleId="HeaderChar">
    <w:name w:val="Header Char"/>
    <w:basedOn w:val="DefaultParagraphFont"/>
    <w:link w:val="Header"/>
    <w:uiPriority w:val="99"/>
    <w:semiHidden/>
    <w:rsid w:val="00A36326"/>
    <w:rPr>
      <w:sz w:val="20"/>
      <w:szCs w:val="20"/>
    </w:rPr>
  </w:style>
  <w:style w:type="paragraph" w:styleId="Footer">
    <w:name w:val="footer"/>
    <w:basedOn w:val="Normal"/>
    <w:link w:val="FooterChar"/>
    <w:uiPriority w:val="99"/>
    <w:rsid w:val="005B5752"/>
    <w:pPr>
      <w:tabs>
        <w:tab w:val="center" w:pos="4320"/>
        <w:tab w:val="right" w:pos="8640"/>
      </w:tabs>
    </w:pPr>
  </w:style>
  <w:style w:type="character" w:customStyle="1" w:styleId="FooterChar">
    <w:name w:val="Footer Char"/>
    <w:basedOn w:val="DefaultParagraphFont"/>
    <w:link w:val="Footer"/>
    <w:uiPriority w:val="99"/>
    <w:semiHidden/>
    <w:rsid w:val="00A36326"/>
    <w:rPr>
      <w:sz w:val="20"/>
      <w:szCs w:val="20"/>
    </w:rPr>
  </w:style>
  <w:style w:type="paragraph" w:styleId="BodyText">
    <w:name w:val="Body Text"/>
    <w:basedOn w:val="Normal"/>
    <w:link w:val="BodyTextChar"/>
    <w:uiPriority w:val="99"/>
    <w:rsid w:val="005B5752"/>
    <w:pPr>
      <w:spacing w:line="240" w:lineRule="auto"/>
    </w:pPr>
    <w:rPr>
      <w:sz w:val="24"/>
    </w:rPr>
  </w:style>
  <w:style w:type="character" w:customStyle="1" w:styleId="BodyTextChar">
    <w:name w:val="Body Text Char"/>
    <w:basedOn w:val="DefaultParagraphFont"/>
    <w:link w:val="BodyText"/>
    <w:uiPriority w:val="99"/>
    <w:semiHidden/>
    <w:rsid w:val="00A36326"/>
    <w:rPr>
      <w:sz w:val="20"/>
      <w:szCs w:val="20"/>
    </w:rPr>
  </w:style>
  <w:style w:type="paragraph" w:styleId="Title">
    <w:name w:val="Title"/>
    <w:basedOn w:val="Normal"/>
    <w:link w:val="TitleChar"/>
    <w:uiPriority w:val="99"/>
    <w:qFormat/>
    <w:rsid w:val="005B5752"/>
    <w:pPr>
      <w:spacing w:line="240" w:lineRule="auto"/>
      <w:jc w:val="center"/>
    </w:pPr>
    <w:rPr>
      <w:b/>
      <w:sz w:val="22"/>
    </w:rPr>
  </w:style>
  <w:style w:type="character" w:customStyle="1" w:styleId="TitleChar">
    <w:name w:val="Title Char"/>
    <w:basedOn w:val="DefaultParagraphFont"/>
    <w:link w:val="Title"/>
    <w:uiPriority w:val="10"/>
    <w:rsid w:val="00A36326"/>
    <w:rPr>
      <w:rFonts w:ascii="Cambria" w:eastAsia="Times New Roman" w:hAnsi="Cambria" w:cs="Times New Roman"/>
      <w:b/>
      <w:bCs/>
      <w:kern w:val="28"/>
      <w:sz w:val="32"/>
      <w:szCs w:val="32"/>
    </w:rPr>
  </w:style>
  <w:style w:type="paragraph" w:styleId="Caption">
    <w:name w:val="caption"/>
    <w:basedOn w:val="Normal"/>
    <w:next w:val="Normal"/>
    <w:uiPriority w:val="99"/>
    <w:qFormat/>
    <w:rsid w:val="005B5752"/>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alloonText">
    <w:name w:val="Balloon Text"/>
    <w:basedOn w:val="Normal"/>
    <w:link w:val="BalloonTextChar"/>
    <w:uiPriority w:val="99"/>
    <w:semiHidden/>
    <w:rsid w:val="00607858"/>
    <w:rPr>
      <w:rFonts w:ascii="Tahoma" w:hAnsi="Tahoma" w:cs="Tahoma"/>
      <w:sz w:val="16"/>
      <w:szCs w:val="16"/>
    </w:rPr>
  </w:style>
  <w:style w:type="character" w:customStyle="1" w:styleId="BalloonTextChar">
    <w:name w:val="Balloon Text Char"/>
    <w:basedOn w:val="DefaultParagraphFont"/>
    <w:link w:val="BalloonText"/>
    <w:uiPriority w:val="99"/>
    <w:semiHidden/>
    <w:rsid w:val="00A36326"/>
    <w:rPr>
      <w:sz w:val="0"/>
      <w:szCs w:val="0"/>
    </w:rPr>
  </w:style>
  <w:style w:type="character" w:styleId="FootnoteReference">
    <w:name w:val="footnote reference"/>
    <w:basedOn w:val="DefaultParagraphFont"/>
    <w:uiPriority w:val="99"/>
    <w:semiHidden/>
    <w:rsid w:val="00473119"/>
    <w:rPr>
      <w:rFonts w:cs="Times New Roman"/>
      <w:vertAlign w:val="superscript"/>
    </w:rPr>
  </w:style>
  <w:style w:type="paragraph" w:styleId="FootnoteText">
    <w:name w:val="footnote text"/>
    <w:basedOn w:val="Normal"/>
    <w:link w:val="FootnoteTextChar"/>
    <w:uiPriority w:val="99"/>
    <w:unhideWhenUsed/>
    <w:rsid w:val="002769ED"/>
    <w:pPr>
      <w:spacing w:line="240" w:lineRule="auto"/>
    </w:pPr>
    <w:rPr>
      <w:sz w:val="24"/>
      <w:szCs w:val="24"/>
    </w:rPr>
  </w:style>
  <w:style w:type="character" w:customStyle="1" w:styleId="FootnoteTextChar">
    <w:name w:val="Footnote Text Char"/>
    <w:basedOn w:val="DefaultParagraphFont"/>
    <w:link w:val="FootnoteText"/>
    <w:uiPriority w:val="99"/>
    <w:rsid w:val="002769ED"/>
    <w:rPr>
      <w:sz w:val="24"/>
      <w:szCs w:val="24"/>
    </w:rPr>
  </w:style>
  <w:style w:type="paragraph" w:styleId="ListParagraph">
    <w:name w:val="List Paragraph"/>
    <w:basedOn w:val="Normal"/>
    <w:uiPriority w:val="34"/>
    <w:qFormat/>
    <w:rsid w:val="00C77E15"/>
    <w:pPr>
      <w:ind w:left="720"/>
      <w:contextualSpacing/>
    </w:pPr>
  </w:style>
  <w:style w:type="character" w:customStyle="1" w:styleId="Heading1Char">
    <w:name w:val="Heading 1 Char"/>
    <w:basedOn w:val="DefaultParagraphFont"/>
    <w:link w:val="Heading1"/>
    <w:uiPriority w:val="9"/>
    <w:rsid w:val="00C52D88"/>
    <w:rPr>
      <w:rFonts w:ascii="Arial Black" w:hAnsi="Arial Black"/>
      <w:color w:val="000000"/>
      <w:kern w:val="36"/>
      <w:sz w:val="36"/>
      <w:szCs w:val="36"/>
    </w:rPr>
  </w:style>
  <w:style w:type="character" w:customStyle="1" w:styleId="Heading2Char">
    <w:name w:val="Heading 2 Char"/>
    <w:basedOn w:val="DefaultParagraphFont"/>
    <w:link w:val="Heading2"/>
    <w:uiPriority w:val="9"/>
    <w:rsid w:val="00C52D88"/>
    <w:rPr>
      <w:rFonts w:ascii="Arial Black" w:hAnsi="Arial Black"/>
      <w:color w:val="000000"/>
      <w:sz w:val="27"/>
      <w:szCs w:val="27"/>
    </w:rPr>
  </w:style>
  <w:style w:type="paragraph" w:styleId="NormalWeb">
    <w:name w:val="Normal (Web)"/>
    <w:basedOn w:val="Normal"/>
    <w:uiPriority w:val="99"/>
    <w:semiHidden/>
    <w:unhideWhenUsed/>
    <w:rsid w:val="00C52D88"/>
    <w:pPr>
      <w:spacing w:before="100" w:beforeAutospacing="1" w:after="100" w:afterAutospacing="1" w:line="240" w:lineRule="auto"/>
    </w:pPr>
    <w:rPr>
      <w:sz w:val="24"/>
      <w:szCs w:val="24"/>
    </w:rPr>
  </w:style>
  <w:style w:type="character" w:styleId="Hyperlink">
    <w:name w:val="Hyperlink"/>
    <w:basedOn w:val="DefaultParagraphFont"/>
    <w:uiPriority w:val="99"/>
    <w:semiHidden/>
    <w:unhideWhenUsed/>
    <w:rsid w:val="00075E6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308933">
      <w:bodyDiv w:val="1"/>
      <w:marLeft w:val="0"/>
      <w:marRight w:val="0"/>
      <w:marTop w:val="0"/>
      <w:marBottom w:val="0"/>
      <w:divBdr>
        <w:top w:val="none" w:sz="0" w:space="0" w:color="auto"/>
        <w:left w:val="none" w:sz="0" w:space="0" w:color="auto"/>
        <w:bottom w:val="none" w:sz="0" w:space="0" w:color="auto"/>
        <w:right w:val="none" w:sz="0" w:space="0" w:color="auto"/>
      </w:divBdr>
      <w:divsChild>
        <w:div w:id="306590891">
          <w:marLeft w:val="0"/>
          <w:marRight w:val="0"/>
          <w:marTop w:val="0"/>
          <w:marBottom w:val="0"/>
          <w:divBdr>
            <w:top w:val="none" w:sz="0" w:space="0" w:color="auto"/>
            <w:left w:val="none" w:sz="0" w:space="0" w:color="auto"/>
            <w:bottom w:val="none" w:sz="0" w:space="0" w:color="auto"/>
            <w:right w:val="none" w:sz="0" w:space="0" w:color="auto"/>
          </w:divBdr>
          <w:divsChild>
            <w:div w:id="1270237980">
              <w:marLeft w:val="2655"/>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my%20kratz\application%20data\microsoft\templates\Legal%20Pleadings\Executive%20Office%20For%20Immigration%20Review%20Office%20of%20the%20Immigration%20Judg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settings\amy kratz\application data\microsoft\templates\Legal Pleadings\Executive Office For Immigration Review Office of the Immigration Judge.dot</Template>
  <TotalTime>1</TotalTime>
  <Pages>1</Pages>
  <Words>167</Words>
  <Characters>952</Characters>
  <Application>Microsoft Macintosh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Pleading Wizard</vt:lpstr>
    </vt:vector>
  </TitlesOfParts>
  <Company>life's rich pageant . . .</Company>
  <LinksUpToDate>false</LinksUpToDate>
  <CharactersWithSpaces>1117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Pleading Wizard</dc:title>
  <dc:creator>User</dc:creator>
  <cp:lastModifiedBy>William Frick</cp:lastModifiedBy>
  <cp:revision>2</cp:revision>
  <cp:lastPrinted>2014-07-23T18:55:00Z</cp:lastPrinted>
  <dcterms:created xsi:type="dcterms:W3CDTF">2014-07-23T20:00:00Z</dcterms:created>
  <dcterms:modified xsi:type="dcterms:W3CDTF">2014-07-23T20:00:00Z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1033</vt:i4>
  </property>
</Properties>
</file>